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701"/>
        <w:gridCol w:w="1134"/>
        <w:gridCol w:w="1701"/>
        <w:gridCol w:w="1134"/>
        <w:gridCol w:w="1701"/>
      </w:tblGrid>
      <w:tr w:rsidR="001122B1" w:rsidRPr="003D1A5E" w14:paraId="70EEFE9E" w14:textId="77777777" w:rsidTr="009B1197">
        <w:tc>
          <w:tcPr>
            <w:tcW w:w="3969" w:type="dxa"/>
            <w:gridSpan w:val="3"/>
          </w:tcPr>
          <w:p w14:paraId="7BE003FE" w14:textId="77777777" w:rsidR="001122B1" w:rsidRDefault="00C412D7" w:rsidP="009B1197">
            <w:pPr>
              <w:pStyle w:val="Logo"/>
            </w:pPr>
            <w:r>
              <w:rPr>
                <w:noProof/>
              </w:rPr>
              <w:drawing>
                <wp:inline distT="0" distB="0" distL="0" distR="0" wp14:anchorId="402ADE26" wp14:editId="479924AE">
                  <wp:extent cx="1990725" cy="533400"/>
                  <wp:effectExtent l="0" t="0" r="9525" b="0"/>
                  <wp:docPr id="1" name="Bild 1" descr="USZ-Schwar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SZ-Schwar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</w:tcPr>
          <w:p w14:paraId="5C0618B7" w14:textId="574D80F6" w:rsidR="001122B1" w:rsidRDefault="001122B1" w:rsidP="009B1197">
            <w:pPr>
              <w:pStyle w:val="Unternehmensbereich"/>
            </w:pPr>
            <w:r>
              <w:t xml:space="preserve">Direktion </w:t>
            </w:r>
            <w:r w:rsidR="00161B46" w:rsidRPr="004A6568">
              <w:t>Immobilien</w:t>
            </w:r>
          </w:p>
        </w:tc>
      </w:tr>
      <w:tr w:rsidR="001D4EF7" w14:paraId="661191A3" w14:textId="77777777" w:rsidTr="009B1197">
        <w:tc>
          <w:tcPr>
            <w:tcW w:w="1134" w:type="dxa"/>
            <w:tcBorders>
              <w:bottom w:val="single" w:sz="4" w:space="0" w:color="auto"/>
            </w:tcBorders>
            <w:shd w:val="clear" w:color="auto" w:fill="CCCCCC"/>
          </w:tcPr>
          <w:p w14:paraId="1BAAE0F2" w14:textId="77777777" w:rsidR="001122B1" w:rsidRDefault="001122B1" w:rsidP="009B1197">
            <w:pPr>
              <w:pStyle w:val="TabelleFett"/>
            </w:pPr>
            <w:r>
              <w:t>Dokument</w:t>
            </w:r>
          </w:p>
        </w:tc>
        <w:tc>
          <w:tcPr>
            <w:tcW w:w="1701" w:type="dxa"/>
          </w:tcPr>
          <w:p w14:paraId="05846CF9" w14:textId="5B1D3E8F" w:rsidR="001122B1" w:rsidRDefault="001D4EF7" w:rsidP="009B1197">
            <w:pPr>
              <w:pStyle w:val="TabelleStandard"/>
            </w:pPr>
            <w:r>
              <w:t>Angaben zum Unternehmen</w:t>
            </w:r>
          </w:p>
        </w:tc>
        <w:tc>
          <w:tcPr>
            <w:tcW w:w="1134" w:type="dxa"/>
            <w:shd w:val="clear" w:color="auto" w:fill="CCCCCC"/>
          </w:tcPr>
          <w:p w14:paraId="445543C1" w14:textId="77777777" w:rsidR="001122B1" w:rsidRDefault="001122B1" w:rsidP="009B1197">
            <w:pPr>
              <w:pStyle w:val="TabelleFett"/>
            </w:pPr>
            <w:r>
              <w:t>Gültig ab</w:t>
            </w:r>
          </w:p>
        </w:tc>
        <w:tc>
          <w:tcPr>
            <w:tcW w:w="1701" w:type="dxa"/>
          </w:tcPr>
          <w:p w14:paraId="16151EE7" w14:textId="39466850" w:rsidR="001122B1" w:rsidRDefault="00F90BED" w:rsidP="00F90BED">
            <w:pPr>
              <w:pStyle w:val="TabelleStandard"/>
            </w:pPr>
            <w:r>
              <w:t>0</w:t>
            </w:r>
            <w:r w:rsidR="00830821">
              <w:t>1.2019</w:t>
            </w:r>
          </w:p>
        </w:tc>
        <w:tc>
          <w:tcPr>
            <w:tcW w:w="1134" w:type="dxa"/>
            <w:shd w:val="clear" w:color="auto" w:fill="CCCCCC"/>
          </w:tcPr>
          <w:p w14:paraId="434F4AF3" w14:textId="77777777" w:rsidR="001122B1" w:rsidRDefault="001122B1" w:rsidP="009B1197">
            <w:pPr>
              <w:pStyle w:val="TabelleFett"/>
            </w:pPr>
            <w:r>
              <w:t>Version</w:t>
            </w:r>
          </w:p>
        </w:tc>
        <w:tc>
          <w:tcPr>
            <w:tcW w:w="1701" w:type="dxa"/>
          </w:tcPr>
          <w:p w14:paraId="53FB2D9C" w14:textId="61856736" w:rsidR="001122B1" w:rsidRDefault="005D4A74" w:rsidP="005D4A74">
            <w:pPr>
              <w:pStyle w:val="TabelleStandard"/>
            </w:pPr>
            <w:r>
              <w:t>V0.</w:t>
            </w:r>
            <w:r w:rsidR="00DE161A">
              <w:t>1</w:t>
            </w:r>
          </w:p>
        </w:tc>
      </w:tr>
      <w:tr w:rsidR="001D4EF7" w14:paraId="24F7BA5E" w14:textId="77777777" w:rsidTr="009B1197">
        <w:tc>
          <w:tcPr>
            <w:tcW w:w="1134" w:type="dxa"/>
            <w:shd w:val="clear" w:color="auto" w:fill="CCCCCC"/>
          </w:tcPr>
          <w:p w14:paraId="4B0CFD7F" w14:textId="77777777" w:rsidR="001122B1" w:rsidRDefault="001122B1" w:rsidP="009B1197">
            <w:pPr>
              <w:pStyle w:val="TabelleFett"/>
            </w:pPr>
            <w:r>
              <w:t>Erlassen durch</w:t>
            </w:r>
          </w:p>
        </w:tc>
        <w:tc>
          <w:tcPr>
            <w:tcW w:w="1701" w:type="dxa"/>
          </w:tcPr>
          <w:p w14:paraId="4C65BE76" w14:textId="77777777" w:rsidR="001122B1" w:rsidRDefault="001122B1" w:rsidP="00F90BED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7648A016" w14:textId="77777777" w:rsidR="001122B1" w:rsidRDefault="001122B1" w:rsidP="009B1197">
            <w:pPr>
              <w:pStyle w:val="TabelleFett"/>
            </w:pPr>
            <w:proofErr w:type="spellStart"/>
            <w:r>
              <w:t>ErstellerIn</w:t>
            </w:r>
            <w:proofErr w:type="spellEnd"/>
          </w:p>
        </w:tc>
        <w:tc>
          <w:tcPr>
            <w:tcW w:w="1701" w:type="dxa"/>
          </w:tcPr>
          <w:p w14:paraId="6D72DBEA" w14:textId="77777777" w:rsidR="007F4437" w:rsidRDefault="007F4437" w:rsidP="00B8466A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6A6BA4DA" w14:textId="77777777" w:rsidR="001122B1" w:rsidRDefault="001122B1" w:rsidP="009B1197">
            <w:pPr>
              <w:pStyle w:val="TabelleFett"/>
            </w:pPr>
            <w:r>
              <w:t>Ersetzt</w:t>
            </w:r>
          </w:p>
        </w:tc>
        <w:tc>
          <w:tcPr>
            <w:tcW w:w="1701" w:type="dxa"/>
          </w:tcPr>
          <w:p w14:paraId="3EA04159" w14:textId="1700F6BC" w:rsidR="001122B1" w:rsidRDefault="001122B1" w:rsidP="005D4A74">
            <w:pPr>
              <w:pStyle w:val="TabelleStandard"/>
            </w:pPr>
            <w:r>
              <w:t>Version</w:t>
            </w:r>
          </w:p>
        </w:tc>
      </w:tr>
      <w:tr w:rsidR="001D4EF7" w:rsidRPr="003D1A5E" w14:paraId="35159D39" w14:textId="77777777" w:rsidTr="009B1197">
        <w:tc>
          <w:tcPr>
            <w:tcW w:w="1134" w:type="dxa"/>
            <w:shd w:val="clear" w:color="auto" w:fill="CCCCCC"/>
          </w:tcPr>
          <w:p w14:paraId="4EB5631E" w14:textId="77777777" w:rsidR="001122B1" w:rsidRDefault="001122B1" w:rsidP="009B1197">
            <w:pPr>
              <w:pStyle w:val="TabelleFett"/>
            </w:pPr>
            <w:r>
              <w:t>Geltungs-bereich</w:t>
            </w:r>
          </w:p>
        </w:tc>
        <w:tc>
          <w:tcPr>
            <w:tcW w:w="1701" w:type="dxa"/>
          </w:tcPr>
          <w:p w14:paraId="1FA84DDE" w14:textId="77777777" w:rsidR="001122B1" w:rsidRDefault="00ED3BC0" w:rsidP="009B1197">
            <w:pPr>
              <w:pStyle w:val="TabelleStandard"/>
            </w:pPr>
            <w:r>
              <w:t>USZ</w:t>
            </w:r>
          </w:p>
        </w:tc>
        <w:tc>
          <w:tcPr>
            <w:tcW w:w="1134" w:type="dxa"/>
            <w:shd w:val="clear" w:color="auto" w:fill="CCCCCC"/>
          </w:tcPr>
          <w:p w14:paraId="16BFFA91" w14:textId="77777777" w:rsidR="001122B1" w:rsidRDefault="001122B1" w:rsidP="009B1197">
            <w:pPr>
              <w:pStyle w:val="TabelleFett"/>
            </w:pPr>
            <w:r>
              <w:t>Dateiname</w:t>
            </w:r>
          </w:p>
        </w:tc>
        <w:tc>
          <w:tcPr>
            <w:tcW w:w="4536" w:type="dxa"/>
            <w:gridSpan w:val="3"/>
          </w:tcPr>
          <w:p w14:paraId="5DFC5A00" w14:textId="257495A9" w:rsidR="001122B1" w:rsidRDefault="001122B1" w:rsidP="009B1197">
            <w:pPr>
              <w:pStyle w:val="TabelleStandard"/>
            </w:pPr>
            <w:r w:rsidRPr="0049472A">
              <w:rPr>
                <w:rStyle w:val="Seitenzahl"/>
              </w:rPr>
              <w:fldChar w:fldCharType="begin"/>
            </w:r>
            <w:r w:rsidRPr="0049472A">
              <w:rPr>
                <w:rStyle w:val="Seitenzahl"/>
              </w:rPr>
              <w:instrText xml:space="preserve"> FILENAME   \* MERGEFORMAT </w:instrText>
            </w:r>
            <w:r w:rsidRPr="0049472A">
              <w:rPr>
                <w:rStyle w:val="Seitenzahl"/>
              </w:rPr>
              <w:fldChar w:fldCharType="separate"/>
            </w:r>
            <w:r w:rsidR="00817E4C">
              <w:rPr>
                <w:rStyle w:val="Seitenzahl"/>
                <w:noProof/>
              </w:rPr>
              <w:t>Beilage_B_Angaben zum Unternehmen</w:t>
            </w:r>
            <w:r w:rsidRPr="0049472A">
              <w:rPr>
                <w:rStyle w:val="Seitenzahl"/>
              </w:rPr>
              <w:fldChar w:fldCharType="end"/>
            </w:r>
          </w:p>
        </w:tc>
      </w:tr>
    </w:tbl>
    <w:p w14:paraId="193D6AC7" w14:textId="77777777" w:rsidR="00B560E9" w:rsidRDefault="00B560E9" w:rsidP="00075951">
      <w:pPr>
        <w:ind w:right="-681"/>
      </w:pPr>
    </w:p>
    <w:p w14:paraId="64360A50" w14:textId="77777777" w:rsidR="00B560E9" w:rsidRDefault="00B560E9"/>
    <w:p w14:paraId="08369DD8" w14:textId="77777777" w:rsidR="00B560E9" w:rsidRDefault="00B560E9"/>
    <w:p w14:paraId="325227D5" w14:textId="77777777" w:rsidR="00B560E9" w:rsidRDefault="00B560E9"/>
    <w:p w14:paraId="14CEF158" w14:textId="77777777" w:rsidR="00B560E9" w:rsidRDefault="00B560E9"/>
    <w:p w14:paraId="620D8413" w14:textId="77777777" w:rsidR="00B560E9" w:rsidRDefault="00B560E9"/>
    <w:p w14:paraId="3B90B534" w14:textId="77777777" w:rsidR="00B560E9" w:rsidRDefault="00B560E9"/>
    <w:p w14:paraId="39845FBC" w14:textId="77777777" w:rsidR="00B560E9" w:rsidRDefault="00B560E9"/>
    <w:p w14:paraId="265992F4" w14:textId="77777777" w:rsidR="00B560E9" w:rsidRDefault="00B560E9"/>
    <w:p w14:paraId="55676472" w14:textId="364FD57F" w:rsidR="00B560E9" w:rsidRDefault="00B560E9"/>
    <w:p w14:paraId="7A854007" w14:textId="77777777" w:rsidR="00B560E9" w:rsidRDefault="00B560E9">
      <w:bookmarkStart w:id="0" w:name="Anfang"/>
      <w:bookmarkEnd w:id="0"/>
    </w:p>
    <w:p w14:paraId="64F64BD8" w14:textId="77777777" w:rsidR="00B560E9" w:rsidRDefault="00B560E9"/>
    <w:p w14:paraId="57C88EAF" w14:textId="77777777" w:rsidR="00B560E9" w:rsidRDefault="00B560E9"/>
    <w:p w14:paraId="4416BB05" w14:textId="77777777" w:rsidR="00B560E9" w:rsidRDefault="00B560E9"/>
    <w:p w14:paraId="37119ACA" w14:textId="77777777" w:rsidR="00B560E9" w:rsidRDefault="00B560E9"/>
    <w:p w14:paraId="396C0768" w14:textId="77777777" w:rsidR="00B560E9" w:rsidRDefault="00B560E9"/>
    <w:p w14:paraId="0064FA53" w14:textId="77777777" w:rsidR="00B560E9" w:rsidRDefault="00B560E9"/>
    <w:p w14:paraId="3CE3F7F4" w14:textId="77777777" w:rsidR="00B560E9" w:rsidRDefault="00B560E9"/>
    <w:p w14:paraId="10AC0F28" w14:textId="77777777" w:rsidR="00B560E9" w:rsidRDefault="00B560E9"/>
    <w:p w14:paraId="33CE2648" w14:textId="77777777" w:rsidR="00B560E9" w:rsidRDefault="00B560E9"/>
    <w:p w14:paraId="069F6D34" w14:textId="77777777" w:rsidR="00B560E9" w:rsidRDefault="00B560E9"/>
    <w:p w14:paraId="2D2D1D96" w14:textId="77777777" w:rsidR="00B560E9" w:rsidRDefault="00B560E9"/>
    <w:p w14:paraId="36D4D816" w14:textId="77777777" w:rsidR="00B560E9" w:rsidRDefault="00B560E9"/>
    <w:p w14:paraId="1E72A09B" w14:textId="77777777" w:rsidR="00B560E9" w:rsidRDefault="00B560E9"/>
    <w:p w14:paraId="2E882144" w14:textId="77777777" w:rsidR="00B560E9" w:rsidRDefault="00B560E9"/>
    <w:p w14:paraId="37710811" w14:textId="77777777" w:rsidR="00B560E9" w:rsidRDefault="00B560E9"/>
    <w:p w14:paraId="064F5044" w14:textId="77777777" w:rsidR="00B560E9" w:rsidRDefault="00B560E9"/>
    <w:p w14:paraId="4A20244C" w14:textId="4C81C602" w:rsidR="00830821" w:rsidRDefault="00AB65E7" w:rsidP="00136554">
      <w:pPr>
        <w:rPr>
          <w:b/>
          <w:sz w:val="40"/>
          <w:szCs w:val="40"/>
        </w:rPr>
      </w:pPr>
      <w:r>
        <w:rPr>
          <w:b/>
          <w:sz w:val="40"/>
          <w:szCs w:val="40"/>
        </w:rPr>
        <w:t>Beilage B</w:t>
      </w:r>
      <w:r w:rsidR="00957AE7">
        <w:rPr>
          <w:b/>
          <w:sz w:val="40"/>
          <w:szCs w:val="40"/>
        </w:rPr>
        <w:t xml:space="preserve">: </w:t>
      </w:r>
      <w:r w:rsidR="001D4EF7">
        <w:rPr>
          <w:b/>
          <w:sz w:val="40"/>
          <w:szCs w:val="40"/>
        </w:rPr>
        <w:t>Angaben zum Unternehmen</w:t>
      </w:r>
      <w:r w:rsidR="0032173B">
        <w:rPr>
          <w:b/>
          <w:sz w:val="40"/>
          <w:szCs w:val="40"/>
        </w:rPr>
        <w:t xml:space="preserve"> </w:t>
      </w:r>
    </w:p>
    <w:p w14:paraId="2E6B1CC2" w14:textId="77777777" w:rsidR="00830821" w:rsidRPr="00830821" w:rsidRDefault="00830821" w:rsidP="00136554">
      <w:pPr>
        <w:rPr>
          <w:b/>
        </w:rPr>
      </w:pPr>
    </w:p>
    <w:p w14:paraId="1C9687CC" w14:textId="77777777" w:rsidR="00830821" w:rsidRPr="00830821" w:rsidRDefault="00830821" w:rsidP="00136554">
      <w:pPr>
        <w:rPr>
          <w:b/>
        </w:rPr>
      </w:pPr>
    </w:p>
    <w:p w14:paraId="2BC6FD3F" w14:textId="31DEE7CF" w:rsidR="00B560E9" w:rsidRDefault="00830821" w:rsidP="00136554">
      <w:r>
        <w:rPr>
          <w:b/>
          <w:sz w:val="32"/>
          <w:szCs w:val="32"/>
        </w:rPr>
        <w:t xml:space="preserve">Submission </w:t>
      </w:r>
      <w:r w:rsidR="003F41E7" w:rsidRPr="000329C8">
        <w:rPr>
          <w:b/>
          <w:sz w:val="32"/>
          <w:szCs w:val="32"/>
        </w:rPr>
        <w:t xml:space="preserve">Rahmenverträge </w:t>
      </w:r>
      <w:r w:rsidR="00817E4C">
        <w:rPr>
          <w:b/>
          <w:sz w:val="32"/>
        </w:rPr>
        <w:br/>
      </w:r>
      <w:proofErr w:type="gramStart"/>
      <w:r w:rsidR="000E35B6">
        <w:rPr>
          <w:b/>
          <w:sz w:val="32"/>
        </w:rPr>
        <w:t>Technisches</w:t>
      </w:r>
      <w:proofErr w:type="gramEnd"/>
      <w:r w:rsidR="000E35B6">
        <w:rPr>
          <w:b/>
          <w:sz w:val="32"/>
        </w:rPr>
        <w:t xml:space="preserve"> Projektcontrolling</w:t>
      </w:r>
    </w:p>
    <w:p w14:paraId="0BEE2ABD" w14:textId="5686069F" w:rsidR="00B560E9" w:rsidRDefault="00B560E9"/>
    <w:p w14:paraId="4AEA47C3" w14:textId="77777777" w:rsidR="00B560E9" w:rsidRDefault="00B560E9"/>
    <w:p w14:paraId="18CFD909" w14:textId="77777777" w:rsidR="00B560E9" w:rsidRDefault="00B560E9"/>
    <w:p w14:paraId="78C5F5E6" w14:textId="77777777" w:rsidR="00B560E9" w:rsidRDefault="00B560E9"/>
    <w:p w14:paraId="5D776B45" w14:textId="77777777" w:rsidR="00B560E9" w:rsidRDefault="00B560E9"/>
    <w:p w14:paraId="495B1380" w14:textId="77777777" w:rsidR="00B560E9" w:rsidRDefault="00B560E9"/>
    <w:p w14:paraId="460802BF" w14:textId="77777777" w:rsidR="00B560E9" w:rsidRDefault="00B560E9"/>
    <w:p w14:paraId="3C5E2CC8" w14:textId="77777777" w:rsidR="00B560E9" w:rsidRDefault="00B560E9"/>
    <w:p w14:paraId="03E8D4DE" w14:textId="77777777" w:rsidR="00B560E9" w:rsidRDefault="00B560E9"/>
    <w:p w14:paraId="163B04D2" w14:textId="77777777" w:rsidR="00B560E9" w:rsidRDefault="00B560E9"/>
    <w:p w14:paraId="71349A4B" w14:textId="77777777" w:rsidR="00B560E9" w:rsidRDefault="00B560E9"/>
    <w:p w14:paraId="0A101D52" w14:textId="77777777" w:rsidR="00B560E9" w:rsidRDefault="00B560E9"/>
    <w:p w14:paraId="27417FD3" w14:textId="77777777" w:rsidR="00B560E9" w:rsidRDefault="00B560E9"/>
    <w:p w14:paraId="16D17B80" w14:textId="77777777" w:rsidR="00B560E9" w:rsidRDefault="00B560E9"/>
    <w:p w14:paraId="7D7B99AA" w14:textId="77777777" w:rsidR="00B560E9" w:rsidRDefault="00B560E9"/>
    <w:p w14:paraId="4D5653B1" w14:textId="297B4F87" w:rsidR="00F40A8F" w:rsidRDefault="00C017EA" w:rsidP="007005C0">
      <w:pPr>
        <w:pStyle w:val="berschrift1"/>
      </w:pPr>
      <w:r>
        <w:t>Teilnahmeantrag</w:t>
      </w:r>
    </w:p>
    <w:tbl>
      <w:tblPr>
        <w:tblW w:w="4941" w:type="pct"/>
        <w:tblInd w:w="57" w:type="dxa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1939"/>
        <w:gridCol w:w="7025"/>
      </w:tblGrid>
      <w:tr w:rsidR="00C972D4" w:rsidRPr="00A333BF" w14:paraId="1A96ED9B" w14:textId="77777777" w:rsidTr="00817E4C">
        <w:tc>
          <w:tcPr>
            <w:tcW w:w="1939" w:type="dxa"/>
            <w:tcBorders>
              <w:bottom w:val="single" w:sz="8" w:space="0" w:color="FFFFFF"/>
            </w:tcBorders>
            <w:shd w:val="clear" w:color="auto" w:fill="FFFFFF"/>
          </w:tcPr>
          <w:p w14:paraId="6EFC7BC6" w14:textId="50F2021D" w:rsidR="001D4EF7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Genaue Firmenbezeichnung</w:t>
            </w:r>
          </w:p>
        </w:tc>
        <w:tc>
          <w:tcPr>
            <w:tcW w:w="7025" w:type="dxa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67253CB6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Anbieterin"/>
                  <w:enabled/>
                  <w:calcOnExit w:val="0"/>
                  <w:textInput/>
                </w:ffData>
              </w:fldChar>
            </w:r>
            <w:bookmarkStart w:id="1" w:name="Anbieterin"/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  <w:bookmarkEnd w:id="1"/>
          </w:p>
        </w:tc>
      </w:tr>
      <w:tr w:rsidR="00C972D4" w:rsidRPr="00A333BF" w14:paraId="26E5915B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116D06FD" w14:textId="514CC05A" w:rsidR="001D4EF7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Strasse, Nr.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EB1D282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086449D4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50061883" w14:textId="77777777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Postfach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4E74C3C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3D7D04A4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0A710E0E" w14:textId="6C52EFFA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PLZ Ort, Land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E34DFDE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4C0AECFA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0027DBE0" w14:textId="77777777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Telefon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42AE11E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593B6A7D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</w:tcPr>
          <w:p w14:paraId="5A321A0D" w14:textId="0A490D2E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Fax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F1E51F8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31EB36D5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</w:tcPr>
          <w:p w14:paraId="57711D9E" w14:textId="77777777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E-Mail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98A18EE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7595B24D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</w:tcPr>
          <w:p w14:paraId="27A35116" w14:textId="77777777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Homepage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F6A8C50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38E8B54A" w14:textId="77777777" w:rsidTr="00817E4C">
        <w:tc>
          <w:tcPr>
            <w:tcW w:w="1939" w:type="dxa"/>
            <w:tcBorders>
              <w:top w:val="single" w:sz="8" w:space="0" w:color="FFFFFF"/>
              <w:bottom w:val="single" w:sz="8" w:space="0" w:color="FFFFFF"/>
            </w:tcBorders>
          </w:tcPr>
          <w:p w14:paraId="4761A0DA" w14:textId="771AB4E3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MWST Nr.</w:t>
            </w:r>
          </w:p>
        </w:tc>
        <w:tc>
          <w:tcPr>
            <w:tcW w:w="702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764965A" w14:textId="7D4C52D4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</w:tbl>
    <w:p w14:paraId="38984045" w14:textId="1617E263" w:rsidR="001D4EF7" w:rsidRPr="00C972D4" w:rsidRDefault="001D4EF7" w:rsidP="001D4EF7">
      <w:pPr>
        <w:pStyle w:val="Texteingerckt"/>
        <w:ind w:left="142"/>
      </w:pPr>
    </w:p>
    <w:tbl>
      <w:tblPr>
        <w:tblW w:w="4941" w:type="pct"/>
        <w:tblInd w:w="57" w:type="dxa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5931"/>
      </w:tblGrid>
      <w:tr w:rsidR="00C972D4" w:rsidRPr="00A333BF" w14:paraId="3C4A3957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1486B4E1" w14:textId="35DF8FB5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Rechtsform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ED5D49D" w14:textId="77777777" w:rsidR="001D4EF7" w:rsidRPr="00A333BF" w:rsidRDefault="001D4EF7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0D5976CB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75F36FCA" w14:textId="1788F41D" w:rsidR="001D4EF7" w:rsidRPr="00A333BF" w:rsidRDefault="001D4EF7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Sitz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714A061" w14:textId="1BCBE817" w:rsidR="001D4EF7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77D50B74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1D80A876" w14:textId="16B90AF4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Firma besteht in dieser Rechtsform seit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BCB785A" w14:textId="3A2D8D46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0D2316ED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1F18F2AB" w14:textId="41382A52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Gesellschaftskapital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B2247A4" w14:textId="22BC6F4C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1B4F9082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46D603AE" w14:textId="08D8571D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Geschäftszweck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B5808A0" w14:textId="03D07397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2EDA1BD3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5AA493F4" w14:textId="4F60230C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Haupttätigkeit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76CCEE2D" w14:textId="4A52F119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492715E4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2A81B6E0" w14:textId="558D0D58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Nebentätigkeit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D5175F5" w14:textId="1F45DA30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4054DD74" w14:textId="77777777" w:rsidTr="00C017EA">
        <w:tc>
          <w:tcPr>
            <w:tcW w:w="2778" w:type="dxa"/>
            <w:tcBorders>
              <w:top w:val="single" w:sz="8" w:space="0" w:color="FFFFFF"/>
              <w:bottom w:val="single" w:sz="8" w:space="0" w:color="FFFFFF"/>
            </w:tcBorders>
          </w:tcPr>
          <w:p w14:paraId="3C5A80E8" w14:textId="2C257A4C" w:rsidR="00C017EA" w:rsidRPr="00A333BF" w:rsidRDefault="00C017EA" w:rsidP="001D4EF7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Zertifikate</w:t>
            </w:r>
          </w:p>
        </w:tc>
        <w:tc>
          <w:tcPr>
            <w:tcW w:w="5431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77101DD1" w14:textId="34D18B41" w:rsidR="00C017EA" w:rsidRPr="00A333BF" w:rsidRDefault="00C017EA" w:rsidP="001D4EF7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</w:tbl>
    <w:p w14:paraId="7A6C671D" w14:textId="77777777" w:rsidR="001D4EF7" w:rsidRPr="00C972D4" w:rsidRDefault="001D4EF7" w:rsidP="00466AF9">
      <w:pPr>
        <w:pStyle w:val="Texteingerckt"/>
      </w:pPr>
    </w:p>
    <w:p w14:paraId="237F56A2" w14:textId="34DE7B97" w:rsidR="00B42D16" w:rsidRDefault="00B42D16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470190FC" w14:textId="512414E0" w:rsidR="00BF7E33" w:rsidRPr="00C972D4" w:rsidRDefault="00BF7E33" w:rsidP="00C017EA">
      <w:pPr>
        <w:pStyle w:val="Texteingerckt"/>
        <w:ind w:left="0"/>
        <w:rPr>
          <w:b/>
          <w:sz w:val="22"/>
          <w:szCs w:val="22"/>
        </w:rPr>
      </w:pPr>
      <w:r w:rsidRPr="00C972D4">
        <w:rPr>
          <w:b/>
          <w:sz w:val="22"/>
          <w:szCs w:val="22"/>
        </w:rPr>
        <w:lastRenderedPageBreak/>
        <w:t>Angaben zur Versicherungsdeckung (Haftpflicht)</w:t>
      </w:r>
    </w:p>
    <w:tbl>
      <w:tblPr>
        <w:tblW w:w="4922" w:type="pct"/>
        <w:tblInd w:w="57" w:type="dxa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414"/>
        <w:gridCol w:w="2324"/>
        <w:gridCol w:w="4184"/>
        <w:gridCol w:w="7"/>
      </w:tblGrid>
      <w:tr w:rsidR="00C972D4" w:rsidRPr="00A333BF" w14:paraId="666E0769" w14:textId="77777777" w:rsidTr="00BF7E33">
        <w:trPr>
          <w:gridAfter w:val="1"/>
          <w:wAfter w:w="6" w:type="dxa"/>
        </w:trPr>
        <w:tc>
          <w:tcPr>
            <w:tcW w:w="4339" w:type="dxa"/>
            <w:gridSpan w:val="2"/>
            <w:tcBorders>
              <w:top w:val="single" w:sz="8" w:space="0" w:color="FFFFFF"/>
              <w:bottom w:val="single" w:sz="8" w:space="0" w:color="FFFFFF"/>
            </w:tcBorders>
          </w:tcPr>
          <w:p w14:paraId="07B2AD83" w14:textId="26103427" w:rsidR="00BF7E33" w:rsidRPr="00A333BF" w:rsidRDefault="00BF7E33" w:rsidP="00BF7E33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Versicherungsgesellschaft</w:t>
            </w:r>
          </w:p>
        </w:tc>
        <w:tc>
          <w:tcPr>
            <w:tcW w:w="3832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A36E14D" w14:textId="23978AC0" w:rsidR="00BF7E33" w:rsidRPr="00A333BF" w:rsidRDefault="00BF7E33" w:rsidP="00582579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2287081B" w14:textId="77777777" w:rsidTr="00582579">
        <w:tc>
          <w:tcPr>
            <w:tcW w:w="4339" w:type="dxa"/>
            <w:gridSpan w:val="2"/>
            <w:tcBorders>
              <w:top w:val="single" w:sz="8" w:space="0" w:color="FFFFFF"/>
              <w:bottom w:val="single" w:sz="8" w:space="0" w:color="FFFFFF"/>
            </w:tcBorders>
          </w:tcPr>
          <w:p w14:paraId="4B0D2CBC" w14:textId="63231A83" w:rsidR="00BF7E33" w:rsidRPr="00A333BF" w:rsidRDefault="00BF7E33" w:rsidP="00BF7E33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 xml:space="preserve">Policen-Nr. </w:t>
            </w:r>
          </w:p>
        </w:tc>
        <w:tc>
          <w:tcPr>
            <w:tcW w:w="383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565F5685" w14:textId="3757ED34" w:rsidR="00BF7E33" w:rsidRPr="00A333BF" w:rsidRDefault="00C578D1" w:rsidP="00582579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3308E3D0" w14:textId="77777777" w:rsidTr="00BF7E33">
        <w:tc>
          <w:tcPr>
            <w:tcW w:w="2211" w:type="dxa"/>
            <w:vMerge w:val="restart"/>
            <w:tcBorders>
              <w:top w:val="single" w:sz="8" w:space="0" w:color="FFFFFF"/>
            </w:tcBorders>
            <w:vAlign w:val="center"/>
          </w:tcPr>
          <w:p w14:paraId="1A5E9A13" w14:textId="6B2BA28C" w:rsidR="00BF7E33" w:rsidRPr="00A333BF" w:rsidRDefault="00BF7E33" w:rsidP="00BF7E33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Verfügbare Summen pro Schadenfall</w:t>
            </w:r>
          </w:p>
        </w:tc>
        <w:tc>
          <w:tcPr>
            <w:tcW w:w="2128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0B2984F5" w14:textId="124D5C8F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t>Personenschäden</w:t>
            </w:r>
          </w:p>
        </w:tc>
        <w:tc>
          <w:tcPr>
            <w:tcW w:w="383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A498F3D" w14:textId="077AF833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1B67AEDA" w14:textId="77777777" w:rsidTr="00582579">
        <w:tc>
          <w:tcPr>
            <w:tcW w:w="2211" w:type="dxa"/>
            <w:vMerge/>
          </w:tcPr>
          <w:p w14:paraId="2DB7D011" w14:textId="77777777" w:rsidR="00BF7E33" w:rsidRPr="00A333BF" w:rsidRDefault="00BF7E33" w:rsidP="00BF7E33">
            <w:pPr>
              <w:pStyle w:val="Tabellentext"/>
              <w:rPr>
                <w:sz w:val="20"/>
                <w:lang w:val="de-CH"/>
              </w:rPr>
            </w:pPr>
          </w:p>
        </w:tc>
        <w:tc>
          <w:tcPr>
            <w:tcW w:w="2128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7FB5ED52" w14:textId="3281D0E0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t>Sachschäden</w:t>
            </w:r>
          </w:p>
        </w:tc>
        <w:tc>
          <w:tcPr>
            <w:tcW w:w="383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15E5822" w14:textId="08AB6190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C972D4" w:rsidRPr="00A333BF" w14:paraId="712EDB15" w14:textId="77777777" w:rsidTr="00582579">
        <w:tc>
          <w:tcPr>
            <w:tcW w:w="2211" w:type="dxa"/>
            <w:vMerge/>
            <w:tcBorders>
              <w:bottom w:val="single" w:sz="8" w:space="0" w:color="FFFFFF"/>
            </w:tcBorders>
          </w:tcPr>
          <w:p w14:paraId="6967FA66" w14:textId="77777777" w:rsidR="00BF7E33" w:rsidRPr="00A333BF" w:rsidRDefault="00BF7E33" w:rsidP="00BF7E33">
            <w:pPr>
              <w:pStyle w:val="Tabellentext"/>
              <w:rPr>
                <w:sz w:val="20"/>
                <w:lang w:val="de-CH"/>
              </w:rPr>
            </w:pPr>
          </w:p>
        </w:tc>
        <w:tc>
          <w:tcPr>
            <w:tcW w:w="2128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54FE18EF" w14:textId="20D6DB8A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t>Vermögensschäden</w:t>
            </w:r>
          </w:p>
        </w:tc>
        <w:tc>
          <w:tcPr>
            <w:tcW w:w="3838" w:type="dxa"/>
            <w:gridSpan w:val="2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30F68A9" w14:textId="31CA8A7C" w:rsidR="00BF7E33" w:rsidRPr="00A333BF" w:rsidRDefault="00BF7E33" w:rsidP="00BF7E33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</w:tbl>
    <w:p w14:paraId="7162643B" w14:textId="2EE8A6CF" w:rsidR="004E714E" w:rsidRDefault="004E714E" w:rsidP="00C017EA">
      <w:pPr>
        <w:pStyle w:val="Texteingerckt"/>
        <w:ind w:left="0"/>
      </w:pPr>
    </w:p>
    <w:tbl>
      <w:tblPr>
        <w:tblW w:w="5000" w:type="pct"/>
        <w:tblInd w:w="57" w:type="dxa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366"/>
        <w:gridCol w:w="5705"/>
      </w:tblGrid>
      <w:tr w:rsidR="00747D8C" w:rsidRPr="00A333BF" w14:paraId="20063FF9" w14:textId="77777777" w:rsidTr="00B42D16">
        <w:tc>
          <w:tcPr>
            <w:tcW w:w="3345" w:type="dxa"/>
            <w:tcBorders>
              <w:top w:val="single" w:sz="8" w:space="0" w:color="FFFFFF"/>
              <w:bottom w:val="single" w:sz="8" w:space="0" w:color="FFFFFF"/>
            </w:tcBorders>
          </w:tcPr>
          <w:p w14:paraId="7C15B670" w14:textId="26A9C1C2" w:rsidR="00747D8C" w:rsidRPr="00A333BF" w:rsidRDefault="00747D8C" w:rsidP="00582579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Zuständiges Steueramt (genaue Adresse)</w:t>
            </w:r>
          </w:p>
        </w:tc>
        <w:tc>
          <w:tcPr>
            <w:tcW w:w="567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804ED08" w14:textId="77777777" w:rsidR="00747D8C" w:rsidRPr="00A333BF" w:rsidRDefault="00747D8C" w:rsidP="00582579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747D8C" w:rsidRPr="00A333BF" w14:paraId="2B92AFB6" w14:textId="77777777" w:rsidTr="00B42D16">
        <w:tc>
          <w:tcPr>
            <w:tcW w:w="3345" w:type="dxa"/>
            <w:tcBorders>
              <w:top w:val="single" w:sz="8" w:space="0" w:color="FFFFFF"/>
              <w:bottom w:val="single" w:sz="8" w:space="0" w:color="FFFFFF"/>
            </w:tcBorders>
          </w:tcPr>
          <w:p w14:paraId="31B81EF4" w14:textId="720B01BD" w:rsidR="00747D8C" w:rsidRPr="00A333BF" w:rsidRDefault="00747D8C" w:rsidP="00582579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AHV-Ausgleichskasse (genaue Adresse)</w:t>
            </w:r>
          </w:p>
        </w:tc>
        <w:tc>
          <w:tcPr>
            <w:tcW w:w="567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7F8850DA" w14:textId="5C97EE29" w:rsidR="00747D8C" w:rsidRPr="00A333BF" w:rsidRDefault="00C578D1" w:rsidP="00582579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  <w:tr w:rsidR="00747D8C" w:rsidRPr="00A333BF" w14:paraId="3C0DA330" w14:textId="77777777" w:rsidTr="00B42D16">
        <w:tc>
          <w:tcPr>
            <w:tcW w:w="3345" w:type="dxa"/>
            <w:tcBorders>
              <w:top w:val="single" w:sz="8" w:space="0" w:color="FFFFFF"/>
              <w:bottom w:val="single" w:sz="8" w:space="0" w:color="FFFFFF"/>
            </w:tcBorders>
          </w:tcPr>
          <w:p w14:paraId="55070228" w14:textId="77777777" w:rsidR="00747D8C" w:rsidRPr="00A333BF" w:rsidRDefault="00747D8C" w:rsidP="00582579">
            <w:pPr>
              <w:pStyle w:val="Tabellentext"/>
              <w:rPr>
                <w:sz w:val="20"/>
                <w:lang w:val="de-CH"/>
              </w:rPr>
            </w:pPr>
            <w:r w:rsidRPr="00A333BF">
              <w:rPr>
                <w:sz w:val="20"/>
                <w:lang w:val="de-CH"/>
              </w:rPr>
              <w:t>BVG-Vorsorgeeinrichtung (genaue Adresse und Angaben)</w:t>
            </w:r>
          </w:p>
          <w:p w14:paraId="1CD7D8D4" w14:textId="5198266D" w:rsidR="00747D8C" w:rsidRPr="00A333BF" w:rsidRDefault="00747D8C" w:rsidP="00582579">
            <w:pPr>
              <w:pStyle w:val="Tabellentext"/>
              <w:rPr>
                <w:sz w:val="20"/>
                <w:lang w:val="de-CH"/>
              </w:rPr>
            </w:pPr>
          </w:p>
        </w:tc>
        <w:tc>
          <w:tcPr>
            <w:tcW w:w="567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FA5F0A5" w14:textId="4B98934E" w:rsidR="00747D8C" w:rsidRPr="00A333BF" w:rsidRDefault="00C578D1" w:rsidP="00582579">
            <w:pPr>
              <w:pStyle w:val="Tabellentextblau"/>
              <w:rPr>
                <w:color w:val="auto"/>
                <w:sz w:val="20"/>
                <w:lang w:val="de-CH"/>
              </w:rPr>
            </w:pPr>
            <w:r w:rsidRPr="00A333BF">
              <w:rPr>
                <w:color w:val="auto"/>
                <w:sz w:val="20"/>
                <w:lang w:val="de-CH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 w:rsidRPr="00A333BF">
              <w:rPr>
                <w:color w:val="auto"/>
                <w:sz w:val="20"/>
                <w:lang w:val="de-CH"/>
              </w:rPr>
              <w:instrText xml:space="preserve"> FORMTEXT </w:instrText>
            </w:r>
            <w:r w:rsidRPr="00A333BF">
              <w:rPr>
                <w:color w:val="auto"/>
                <w:sz w:val="20"/>
                <w:lang w:val="de-CH"/>
              </w:rPr>
            </w:r>
            <w:r w:rsidRPr="00A333BF">
              <w:rPr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noProof/>
                <w:color w:val="auto"/>
                <w:sz w:val="20"/>
                <w:lang w:val="de-CH"/>
              </w:rPr>
              <w:t> </w:t>
            </w:r>
            <w:r w:rsidRPr="00A333BF">
              <w:rPr>
                <w:color w:val="auto"/>
                <w:sz w:val="20"/>
                <w:lang w:val="de-CH"/>
              </w:rPr>
              <w:fldChar w:fldCharType="end"/>
            </w:r>
          </w:p>
        </w:tc>
      </w:tr>
    </w:tbl>
    <w:p w14:paraId="3755E0AA" w14:textId="77777777" w:rsidR="00747D8C" w:rsidRDefault="00747D8C" w:rsidP="00C017EA">
      <w:pPr>
        <w:pStyle w:val="Texteingerckt"/>
        <w:ind w:left="0"/>
      </w:pPr>
    </w:p>
    <w:p w14:paraId="7580447B" w14:textId="4893956B" w:rsidR="00EF7830" w:rsidRDefault="00EF7830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01BF5C77" w14:textId="5A3A83A0" w:rsidR="00EF7830" w:rsidRDefault="00EF7830" w:rsidP="00EF7830">
      <w:pPr>
        <w:pStyle w:val="berschrift1"/>
      </w:pPr>
      <w:r>
        <w:lastRenderedPageBreak/>
        <w:t>Selbstdeklaration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48"/>
        <w:gridCol w:w="911"/>
        <w:gridCol w:w="912"/>
      </w:tblGrid>
      <w:tr w:rsidR="00EF7830" w:rsidRPr="00A333BF" w14:paraId="0E248C65" w14:textId="77777777" w:rsidTr="00764B95">
        <w:tc>
          <w:tcPr>
            <w:tcW w:w="7248" w:type="dxa"/>
          </w:tcPr>
          <w:p w14:paraId="16AEF634" w14:textId="77777777" w:rsidR="00EF7830" w:rsidRPr="00A333BF" w:rsidRDefault="00EF7830" w:rsidP="00582579">
            <w:pPr>
              <w:rPr>
                <w:rFonts w:cs="Arial"/>
              </w:rPr>
            </w:pPr>
          </w:p>
        </w:tc>
        <w:tc>
          <w:tcPr>
            <w:tcW w:w="911" w:type="dxa"/>
          </w:tcPr>
          <w:p w14:paraId="5127F11F" w14:textId="77777777" w:rsidR="00EF7830" w:rsidRPr="00A333BF" w:rsidRDefault="00EF7830" w:rsidP="00582579">
            <w:pPr>
              <w:pStyle w:val="Tabellentext"/>
              <w:jc w:val="center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ja</w:t>
            </w:r>
          </w:p>
        </w:tc>
        <w:tc>
          <w:tcPr>
            <w:tcW w:w="912" w:type="dxa"/>
          </w:tcPr>
          <w:p w14:paraId="045A1000" w14:textId="77777777" w:rsidR="00EF7830" w:rsidRPr="00A333BF" w:rsidRDefault="00EF7830" w:rsidP="00582579">
            <w:pPr>
              <w:pStyle w:val="Tabellentext"/>
              <w:jc w:val="center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nein</w:t>
            </w:r>
          </w:p>
        </w:tc>
      </w:tr>
      <w:tr w:rsidR="00356133" w:rsidRPr="00A333BF" w14:paraId="0E0DD837" w14:textId="77777777" w:rsidTr="00764B95">
        <w:tc>
          <w:tcPr>
            <w:tcW w:w="7248" w:type="dxa"/>
          </w:tcPr>
          <w:p w14:paraId="2B2AC19B" w14:textId="660E5944" w:rsidR="00EF7830" w:rsidRPr="00A333BF" w:rsidRDefault="00EF7830" w:rsidP="00582579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Halten Sie die geltenden Arbeitsschutzbestimmungen ein?</w:t>
            </w:r>
          </w:p>
        </w:tc>
        <w:tc>
          <w:tcPr>
            <w:tcW w:w="911" w:type="dxa"/>
          </w:tcPr>
          <w:p w14:paraId="225212A7" w14:textId="77777777" w:rsidR="00EF7830" w:rsidRPr="00A333BF" w:rsidRDefault="00EF7830" w:rsidP="00582579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41A2651D" w14:textId="77777777" w:rsidR="00EF7830" w:rsidRPr="00A333BF" w:rsidRDefault="00EF7830" w:rsidP="00582579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7089362A" w14:textId="77777777" w:rsidTr="00764B95">
        <w:trPr>
          <w:trHeight w:val="539"/>
        </w:trPr>
        <w:tc>
          <w:tcPr>
            <w:tcW w:w="7248" w:type="dxa"/>
          </w:tcPr>
          <w:p w14:paraId="442C5ED1" w14:textId="0CA500C2" w:rsidR="00EF7830" w:rsidRPr="00A333BF" w:rsidRDefault="00EF7830" w:rsidP="00582579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Halten Sie den Gesamtarbeitsvertrag, dem die von ihrer Unternehmung ausgeübten Tätigkeit unterliegt, ein?</w:t>
            </w:r>
          </w:p>
        </w:tc>
        <w:tc>
          <w:tcPr>
            <w:tcW w:w="911" w:type="dxa"/>
          </w:tcPr>
          <w:p w14:paraId="753E5189" w14:textId="77777777" w:rsidR="00EF7830" w:rsidRPr="00A333BF" w:rsidRDefault="00EF7830" w:rsidP="00582579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72CAFE43" w14:textId="77777777" w:rsidR="00EF7830" w:rsidRPr="00A333BF" w:rsidRDefault="00EF7830" w:rsidP="00582579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7BEC312F" w14:textId="77777777" w:rsidTr="00764B95">
        <w:tc>
          <w:tcPr>
            <w:tcW w:w="7248" w:type="dxa"/>
          </w:tcPr>
          <w:p w14:paraId="4CB1900F" w14:textId="18B88092" w:rsidR="00EF7830" w:rsidRPr="00A333BF" w:rsidRDefault="00EF7830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Halten Sie den Normalarbeitsvertrag, dem die von ihrer Unternehmung ausgeübten Tätigkeit unterliegt, ein?</w:t>
            </w:r>
          </w:p>
        </w:tc>
        <w:tc>
          <w:tcPr>
            <w:tcW w:w="911" w:type="dxa"/>
          </w:tcPr>
          <w:p w14:paraId="52F07BA5" w14:textId="0B77D4BC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6EC44DDE" w14:textId="0F28EBB8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5F7567CC" w14:textId="77777777" w:rsidTr="00764B95">
        <w:tc>
          <w:tcPr>
            <w:tcW w:w="7248" w:type="dxa"/>
          </w:tcPr>
          <w:p w14:paraId="1C5DD6E3" w14:textId="1AF63EA1" w:rsidR="00EF7830" w:rsidRPr="00A333BF" w:rsidRDefault="00EF7830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Halten Sie die am Ort der ausgeübten Tätigkeit branchenüblichen Lohn und Arbeitsbedingungen ein?</w:t>
            </w:r>
          </w:p>
        </w:tc>
        <w:tc>
          <w:tcPr>
            <w:tcW w:w="911" w:type="dxa"/>
          </w:tcPr>
          <w:p w14:paraId="57098ED1" w14:textId="7E67EF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24B8C54A" w14:textId="745A96D2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4FFBC629" w14:textId="77777777" w:rsidTr="00764B95">
        <w:tc>
          <w:tcPr>
            <w:tcW w:w="7248" w:type="dxa"/>
          </w:tcPr>
          <w:p w14:paraId="5B3539E5" w14:textId="746AF955" w:rsidR="00EF7830" w:rsidRPr="00A333BF" w:rsidRDefault="00EF7830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Halten Sie den Grundsatz der Nichtdiskriminierung, namentlich der Gleichbehandlung von Frau und Mann, ein?</w:t>
            </w:r>
          </w:p>
        </w:tc>
        <w:tc>
          <w:tcPr>
            <w:tcW w:w="911" w:type="dxa"/>
          </w:tcPr>
          <w:p w14:paraId="23FAEE6B" w14:textId="60DA4D0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6C994BBF" w14:textId="31C9FE0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70BF4974" w14:textId="77777777" w:rsidTr="00764B95">
        <w:tc>
          <w:tcPr>
            <w:tcW w:w="7248" w:type="dxa"/>
          </w:tcPr>
          <w:p w14:paraId="2B99EF9E" w14:textId="4ADE4AA9" w:rsidR="00EF7830" w:rsidRPr="00A333BF" w:rsidRDefault="009F5076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Erklären Sie sich bereit, auch Ihre Subunternehmen auf die Einhaltung der Arbeitsschutzbestimmungen und Arbeitsbedingungen sowie die Nichtdiskriminierung, namentlich die Gleichstellung von Frau und Mann, gemäss den vorgehenden Fragen zu verpflichten?</w:t>
            </w:r>
          </w:p>
        </w:tc>
        <w:tc>
          <w:tcPr>
            <w:tcW w:w="911" w:type="dxa"/>
          </w:tcPr>
          <w:p w14:paraId="4B8A3F0A" w14:textId="0FCCAA6A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11A136C8" w14:textId="39B26BC4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EF7830" w:rsidRPr="00A333BF" w14:paraId="4C9EB099" w14:textId="77777777" w:rsidTr="00764B95">
        <w:tc>
          <w:tcPr>
            <w:tcW w:w="7248" w:type="dxa"/>
          </w:tcPr>
          <w:p w14:paraId="1F2D7AE4" w14:textId="31B3C1CB" w:rsidR="00EF7830" w:rsidRPr="00A333BF" w:rsidRDefault="009F5076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 xml:space="preserve">Haben Sie die an Ihrem Betriebssitz fälligen Steuern [CH: Staats-, Gemeinde- und direkten Bundessteuern (inkl. Nachsteuern etc.)] vollumfänglich bezahlt? </w:t>
            </w:r>
          </w:p>
        </w:tc>
        <w:tc>
          <w:tcPr>
            <w:tcW w:w="911" w:type="dxa"/>
          </w:tcPr>
          <w:p w14:paraId="2ED04E20" w14:textId="32D1789A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0851FE8A" w14:textId="290C88C8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73219562" w14:textId="77777777" w:rsidTr="00764B95">
        <w:tc>
          <w:tcPr>
            <w:tcW w:w="7248" w:type="dxa"/>
          </w:tcPr>
          <w:p w14:paraId="5AEFE3C4" w14:textId="5C7BC57E" w:rsidR="00EF7830" w:rsidRPr="00A333BF" w:rsidRDefault="00EF7830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Haben Sie die f</w:t>
            </w:r>
            <w:r w:rsidR="009F5076" w:rsidRPr="00A333BF">
              <w:rPr>
                <w:rFonts w:cs="Arial"/>
                <w:sz w:val="20"/>
                <w:lang w:val="de-CH"/>
              </w:rPr>
              <w:t xml:space="preserve">ällige Mehrwertsteuer, Umsatzsteuer </w:t>
            </w:r>
            <w:r w:rsidRPr="00A333BF">
              <w:rPr>
                <w:rFonts w:cs="Arial"/>
                <w:sz w:val="20"/>
                <w:lang w:val="de-CH"/>
              </w:rPr>
              <w:t>vollumfänglich bezahlt?</w:t>
            </w:r>
          </w:p>
        </w:tc>
        <w:tc>
          <w:tcPr>
            <w:tcW w:w="911" w:type="dxa"/>
          </w:tcPr>
          <w:p w14:paraId="4001AF71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1BB468B5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2C172816" w14:textId="77777777" w:rsidTr="00764B95">
        <w:tc>
          <w:tcPr>
            <w:tcW w:w="7248" w:type="dxa"/>
          </w:tcPr>
          <w:p w14:paraId="6A6CC231" w14:textId="41508D4A" w:rsidR="00EF7830" w:rsidRPr="00A333BF" w:rsidRDefault="00A44B3D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911" w:type="dxa"/>
          </w:tcPr>
          <w:p w14:paraId="6962B9B9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0B7BEBF1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615C284C" w14:textId="77777777" w:rsidTr="00764B95">
        <w:tc>
          <w:tcPr>
            <w:tcW w:w="7248" w:type="dxa"/>
          </w:tcPr>
          <w:p w14:paraId="0F699BED" w14:textId="5036A1C2" w:rsidR="00EF7830" w:rsidRPr="00A333BF" w:rsidRDefault="00A44B3D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Haben Sie die fälligen Beiträge, die sich aus allgemeinverbindlich erklärten Gesamtarbeitsverträgen, dem die von ihrer Unternehmung ausgeübten Tätigkeit unterliegt, einschliesslich der vom Lohn abgezogenen Arbeitnehmeranteile vollumfänglich bezahlt?</w:t>
            </w:r>
          </w:p>
        </w:tc>
        <w:tc>
          <w:tcPr>
            <w:tcW w:w="911" w:type="dxa"/>
          </w:tcPr>
          <w:p w14:paraId="618F94F5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5C526E3E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2E1DBA42" w14:textId="77777777" w:rsidTr="00764B95">
        <w:tc>
          <w:tcPr>
            <w:tcW w:w="7248" w:type="dxa"/>
          </w:tcPr>
          <w:p w14:paraId="2782DB67" w14:textId="0212B240" w:rsidR="00EF7830" w:rsidRPr="00A333BF" w:rsidRDefault="00EF7830" w:rsidP="00EF7830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Befinden Sie sich derzeit in einem Schuldbetreibungs- oder Konkursverfahren</w:t>
            </w:r>
            <w:r w:rsidR="00A44B3D" w:rsidRPr="00A333BF">
              <w:rPr>
                <w:rFonts w:cs="Arial"/>
                <w:sz w:val="20"/>
                <w:lang w:val="de-CH"/>
              </w:rPr>
              <w:t>, sind Betreibungen hängig</w:t>
            </w:r>
            <w:r w:rsidRPr="00A333BF">
              <w:rPr>
                <w:rFonts w:cs="Arial"/>
                <w:sz w:val="20"/>
                <w:lang w:val="de-CH"/>
              </w:rPr>
              <w:t>?</w:t>
            </w:r>
          </w:p>
        </w:tc>
        <w:tc>
          <w:tcPr>
            <w:tcW w:w="911" w:type="dxa"/>
          </w:tcPr>
          <w:p w14:paraId="6227D88E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2DABAD22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56133" w:rsidRPr="00A333BF" w14:paraId="122FFC84" w14:textId="77777777" w:rsidTr="00764B95">
        <w:tc>
          <w:tcPr>
            <w:tcW w:w="7248" w:type="dxa"/>
          </w:tcPr>
          <w:p w14:paraId="3EA1C80F" w14:textId="7B2D4FE8" w:rsidR="00EF7830" w:rsidRPr="00A333BF" w:rsidRDefault="00EF7830" w:rsidP="00A44B3D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Wurden bei Ihnen in den vergangenen zwölf Monaten Pfändungen vollzogen?</w:t>
            </w:r>
            <w:r w:rsidR="00A44B3D" w:rsidRPr="00A333BF">
              <w:rPr>
                <w:rFonts w:cs="Arial"/>
                <w:sz w:val="20"/>
                <w:lang w:val="de-CH"/>
              </w:rPr>
              <w:t xml:space="preserve"> </w:t>
            </w:r>
            <w:r w:rsidRPr="00A333BF">
              <w:rPr>
                <w:rFonts w:cs="Arial"/>
                <w:sz w:val="20"/>
                <w:lang w:val="de-CH"/>
              </w:rPr>
              <w:t xml:space="preserve">Wenn Ja: </w:t>
            </w:r>
            <w:r w:rsidR="00A44B3D" w:rsidRPr="00A333BF">
              <w:rPr>
                <w:rFonts w:cs="Arial"/>
                <w:sz w:val="20"/>
                <w:lang w:val="de-CH"/>
              </w:rPr>
              <w:t xml:space="preserve">Auf welchen Betrag (inkl. Währung) beliefen sich die entsprechenden Forderungen? </w:t>
            </w:r>
            <w:r w:rsidRPr="00A333BF">
              <w:rPr>
                <w:rFonts w:cs="Arial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333BF">
              <w:rPr>
                <w:rFonts w:cs="Arial"/>
                <w:sz w:val="20"/>
                <w:lang w:val="de-CH"/>
              </w:rPr>
              <w:instrText xml:space="preserve"> FORMTEXT </w:instrText>
            </w:r>
            <w:r w:rsidRPr="00A333BF">
              <w:rPr>
                <w:rFonts w:cs="Arial"/>
                <w:sz w:val="20"/>
                <w:lang w:val="de-CH"/>
              </w:rPr>
            </w:r>
            <w:r w:rsidRPr="00A333BF">
              <w:rPr>
                <w:rFonts w:cs="Arial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noProof/>
                <w:sz w:val="20"/>
                <w:lang w:val="de-CH"/>
              </w:rPr>
              <w:t> </w:t>
            </w:r>
            <w:r w:rsidRPr="00A333BF">
              <w:rPr>
                <w:rFonts w:cs="Arial"/>
                <w:noProof/>
                <w:sz w:val="20"/>
                <w:lang w:val="de-CH"/>
              </w:rPr>
              <w:t> </w:t>
            </w:r>
            <w:r w:rsidRPr="00A333BF">
              <w:rPr>
                <w:rFonts w:cs="Arial"/>
                <w:noProof/>
                <w:sz w:val="20"/>
                <w:lang w:val="de-CH"/>
              </w:rPr>
              <w:t> </w:t>
            </w:r>
            <w:r w:rsidRPr="00A333BF">
              <w:rPr>
                <w:rFonts w:cs="Arial"/>
                <w:noProof/>
                <w:sz w:val="20"/>
                <w:lang w:val="de-CH"/>
              </w:rPr>
              <w:t> </w:t>
            </w:r>
            <w:r w:rsidRPr="00A333BF">
              <w:rPr>
                <w:rFonts w:cs="Arial"/>
                <w:noProof/>
                <w:sz w:val="20"/>
                <w:lang w:val="de-CH"/>
              </w:rPr>
              <w:t> </w:t>
            </w:r>
            <w:r w:rsidRPr="00A333BF">
              <w:rPr>
                <w:rFonts w:cs="Arial"/>
                <w:sz w:val="20"/>
                <w:lang w:val="de-CH"/>
              </w:rPr>
              <w:fldChar w:fldCharType="end"/>
            </w:r>
            <w:r w:rsidRPr="00A333BF">
              <w:rPr>
                <w:rFonts w:cs="Arial"/>
                <w:sz w:val="20"/>
                <w:lang w:val="de-CH"/>
              </w:rPr>
              <w:t xml:space="preserve"> CHF</w:t>
            </w:r>
          </w:p>
        </w:tc>
        <w:tc>
          <w:tcPr>
            <w:tcW w:w="911" w:type="dxa"/>
          </w:tcPr>
          <w:p w14:paraId="5F84ADBB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0009C750" w14:textId="77777777" w:rsidR="00EF7830" w:rsidRPr="00A333BF" w:rsidRDefault="00EF7830" w:rsidP="00EF7830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A44B3D" w:rsidRPr="00A333BF" w14:paraId="702C46E5" w14:textId="77777777" w:rsidTr="00764B95">
        <w:tc>
          <w:tcPr>
            <w:tcW w:w="7248" w:type="dxa"/>
          </w:tcPr>
          <w:p w14:paraId="459808A3" w14:textId="7F6E1CD5" w:rsidR="00A44B3D" w:rsidRPr="00A333BF" w:rsidRDefault="00A44B3D" w:rsidP="00A44B3D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>Haben Sie Absprachen oder andere wettbewerbsbeeinträchtigende Massnahmen getroffen?</w:t>
            </w:r>
          </w:p>
        </w:tc>
        <w:tc>
          <w:tcPr>
            <w:tcW w:w="911" w:type="dxa"/>
          </w:tcPr>
          <w:p w14:paraId="74903066" w14:textId="572B9DA5" w:rsidR="00A44B3D" w:rsidRPr="00A333BF" w:rsidRDefault="00A44B3D" w:rsidP="00A44B3D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5A9DBB6E" w14:textId="3F4B9D61" w:rsidR="00A44B3D" w:rsidRPr="00A333BF" w:rsidRDefault="00A44B3D" w:rsidP="00A44B3D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A44B3D" w:rsidRPr="00A333BF" w14:paraId="0A870061" w14:textId="77777777" w:rsidTr="00764B95">
        <w:tc>
          <w:tcPr>
            <w:tcW w:w="7248" w:type="dxa"/>
          </w:tcPr>
          <w:p w14:paraId="13233FC8" w14:textId="1CA0A652" w:rsidR="00A44B3D" w:rsidRPr="00A333BF" w:rsidRDefault="00A44B3D" w:rsidP="00A44B3D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A333BF">
              <w:rPr>
                <w:rFonts w:cs="Arial"/>
                <w:sz w:val="20"/>
                <w:lang w:val="de-CH"/>
              </w:rPr>
              <w:t xml:space="preserve">Der Anbieter bestätigt, dass die eingesetzten Schlüsselpersonen wie Projektleiter, Kontaktpersonen, </w:t>
            </w:r>
            <w:proofErr w:type="spellStart"/>
            <w:r w:rsidRPr="00A333BF">
              <w:rPr>
                <w:rFonts w:cs="Arial"/>
                <w:sz w:val="20"/>
                <w:lang w:val="de-CH"/>
              </w:rPr>
              <w:t>Supporter</w:t>
            </w:r>
            <w:proofErr w:type="spellEnd"/>
            <w:r w:rsidRPr="00A333BF">
              <w:rPr>
                <w:rFonts w:cs="Arial"/>
                <w:sz w:val="20"/>
                <w:lang w:val="de-CH"/>
              </w:rPr>
              <w:t xml:space="preserve"> etc. in deutscher Sprache (mündlich und schriftlich) kommunizieren können. </w:t>
            </w:r>
          </w:p>
        </w:tc>
        <w:tc>
          <w:tcPr>
            <w:tcW w:w="911" w:type="dxa"/>
          </w:tcPr>
          <w:p w14:paraId="4A529E58" w14:textId="18A1116A" w:rsidR="00A44B3D" w:rsidRPr="00A333BF" w:rsidRDefault="00A44B3D" w:rsidP="00A44B3D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912" w:type="dxa"/>
          </w:tcPr>
          <w:p w14:paraId="5E9162C5" w14:textId="7625D902" w:rsidR="00A44B3D" w:rsidRPr="00A333BF" w:rsidRDefault="00A44B3D" w:rsidP="00A44B3D">
            <w:pPr>
              <w:pStyle w:val="Tabellentextblau"/>
              <w:jc w:val="center"/>
              <w:rPr>
                <w:rFonts w:cs="Arial"/>
                <w:color w:val="auto"/>
                <w:sz w:val="20"/>
                <w:lang w:val="de-CH"/>
              </w:rPr>
            </w:pP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33BF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0E35B6">
              <w:rPr>
                <w:rFonts w:cs="Arial"/>
                <w:color w:val="auto"/>
                <w:sz w:val="20"/>
                <w:lang w:val="de-CH"/>
              </w:rPr>
            </w:r>
            <w:r w:rsidR="000E35B6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A333BF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</w:tbl>
    <w:p w14:paraId="0AB9D863" w14:textId="4967E24C" w:rsidR="00EF7830" w:rsidRPr="00A333BF" w:rsidRDefault="00EF7830" w:rsidP="00EF7830">
      <w:pPr>
        <w:pStyle w:val="Texteingerckt"/>
        <w:rPr>
          <w:rFonts w:cs="Arial"/>
        </w:rPr>
      </w:pPr>
    </w:p>
    <w:p w14:paraId="31616769" w14:textId="6BC0FC8B" w:rsidR="00B42D16" w:rsidRDefault="00B42D16" w:rsidP="00EF7830">
      <w:pPr>
        <w:pStyle w:val="Texteingerckt"/>
        <w:rPr>
          <w:rFonts w:cs="Arial"/>
        </w:rPr>
      </w:pPr>
    </w:p>
    <w:p w14:paraId="65A54AD1" w14:textId="48B7E5C7" w:rsidR="00A333BF" w:rsidRDefault="00A333BF" w:rsidP="00EF7830">
      <w:pPr>
        <w:pStyle w:val="Texteingerckt"/>
        <w:rPr>
          <w:rFonts w:cs="Arial"/>
        </w:rPr>
      </w:pPr>
    </w:p>
    <w:p w14:paraId="51F6EE4A" w14:textId="77777777" w:rsidR="00A333BF" w:rsidRPr="00A333BF" w:rsidRDefault="00A333BF" w:rsidP="00EF7830">
      <w:pPr>
        <w:pStyle w:val="Texteingerckt"/>
        <w:rPr>
          <w:rFonts w:cs="Arial"/>
        </w:rPr>
      </w:pPr>
    </w:p>
    <w:p w14:paraId="0A90791D" w14:textId="4CC67398" w:rsidR="004E714E" w:rsidRPr="004171CE" w:rsidRDefault="004E714E" w:rsidP="004E714E">
      <w:bookmarkStart w:id="2" w:name="_Hlk535398133"/>
      <w:r>
        <w:t>Ort und Datum:</w:t>
      </w:r>
      <w:r>
        <w:tab/>
      </w:r>
      <w:r>
        <w:tab/>
      </w:r>
      <w:r>
        <w:tab/>
      </w:r>
      <w:r>
        <w:tab/>
      </w:r>
      <w:r w:rsidRPr="004171CE">
        <w:t>Firmenstempel und rechtsgültige Unterschrift(en):</w:t>
      </w:r>
    </w:p>
    <w:p w14:paraId="63830641" w14:textId="77777777" w:rsidR="004E714E" w:rsidRPr="004171CE" w:rsidRDefault="004E714E" w:rsidP="004E714E"/>
    <w:p w14:paraId="3493D8B6" w14:textId="77777777" w:rsidR="004E714E" w:rsidRPr="004171CE" w:rsidRDefault="004E714E" w:rsidP="004E714E"/>
    <w:p w14:paraId="26ED8394" w14:textId="77777777" w:rsidR="004E714E" w:rsidRPr="004171CE" w:rsidRDefault="004E714E" w:rsidP="004E714E"/>
    <w:p w14:paraId="35104634" w14:textId="49EBF9FF" w:rsidR="00C017EA" w:rsidRDefault="004E714E" w:rsidP="00B42D16">
      <w:pPr>
        <w:spacing w:after="160" w:line="259" w:lineRule="auto"/>
        <w:rPr>
          <w:szCs w:val="22"/>
        </w:rPr>
      </w:pPr>
      <w:r w:rsidRPr="004171CE">
        <w:rPr>
          <w:szCs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4171CE">
        <w:rPr>
          <w:szCs w:val="22"/>
        </w:rPr>
        <w:instrText xml:space="preserve"> FORMTEXT </w:instrText>
      </w:r>
      <w:r w:rsidRPr="004171CE">
        <w:rPr>
          <w:szCs w:val="22"/>
        </w:rPr>
      </w:r>
      <w:r w:rsidRPr="004171CE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Pr="004171CE">
        <w:rPr>
          <w:szCs w:val="22"/>
        </w:rPr>
        <w:fldChar w:fldCharType="end"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4171CE">
        <w:rPr>
          <w:szCs w:val="22"/>
        </w:rPr>
        <w:instrText xml:space="preserve"> FORMTEXT </w:instrText>
      </w:r>
      <w:r w:rsidRPr="004171CE">
        <w:rPr>
          <w:szCs w:val="22"/>
        </w:rPr>
      </w:r>
      <w:r w:rsidRPr="004171CE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Pr="004171CE">
        <w:rPr>
          <w:szCs w:val="22"/>
        </w:rPr>
        <w:fldChar w:fldCharType="end"/>
      </w:r>
      <w:bookmarkEnd w:id="2"/>
    </w:p>
    <w:p w14:paraId="7CE27EA7" w14:textId="4F6FB91B" w:rsidR="0032561F" w:rsidRDefault="0032561F">
      <w:pPr>
        <w:overflowPunct/>
        <w:autoSpaceDE/>
        <w:autoSpaceDN/>
        <w:adjustRightInd/>
        <w:spacing w:line="240" w:lineRule="auto"/>
        <w:textAlignment w:val="auto"/>
        <w:rPr>
          <w:szCs w:val="22"/>
        </w:rPr>
      </w:pPr>
      <w:bookmarkStart w:id="3" w:name="_GoBack"/>
      <w:bookmarkEnd w:id="3"/>
    </w:p>
    <w:p w14:paraId="2A2E2DF7" w14:textId="77777777" w:rsidR="0032561F" w:rsidRDefault="0032561F" w:rsidP="0032561F">
      <w:pPr>
        <w:overflowPunct/>
        <w:autoSpaceDE/>
        <w:autoSpaceDN/>
        <w:adjustRightInd/>
        <w:spacing w:line="240" w:lineRule="auto"/>
        <w:textAlignment w:val="auto"/>
      </w:pPr>
    </w:p>
    <w:p w14:paraId="0C9BF6EF" w14:textId="77777777" w:rsidR="0032561F" w:rsidRDefault="0032561F">
      <w:pPr>
        <w:overflowPunct/>
        <w:autoSpaceDE/>
        <w:autoSpaceDN/>
        <w:adjustRightInd/>
        <w:spacing w:line="240" w:lineRule="auto"/>
        <w:textAlignment w:val="auto"/>
      </w:pPr>
    </w:p>
    <w:sectPr w:rsidR="0032561F" w:rsidSect="00AC609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134" w:left="1418" w:header="697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C2671" w14:textId="77777777" w:rsidR="00582579" w:rsidRDefault="00582579">
      <w:r>
        <w:separator/>
      </w:r>
    </w:p>
  </w:endnote>
  <w:endnote w:type="continuationSeparator" w:id="0">
    <w:p w14:paraId="77457FAC" w14:textId="77777777" w:rsidR="00582579" w:rsidRDefault="00582579">
      <w:r>
        <w:continuationSeparator/>
      </w:r>
    </w:p>
  </w:endnote>
  <w:endnote w:type="continuationNotice" w:id="1">
    <w:p w14:paraId="6ADE85C2" w14:textId="77777777" w:rsidR="00582579" w:rsidRDefault="005825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libri"/>
    <w:charset w:val="00"/>
    <w:family w:val="swiss"/>
    <w:pitch w:val="variable"/>
    <w:sig w:usb0="8000002F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DF605" w14:textId="40E2ED60" w:rsidR="00582579" w:rsidRDefault="00817E4C">
    <w:pPr>
      <w:pStyle w:val="Fuzeile"/>
      <w:pBdr>
        <w:top w:val="single" w:sz="6" w:space="1" w:color="auto"/>
      </w:pBdr>
      <w:tabs>
        <w:tab w:val="center" w:pos="4253"/>
        <w:tab w:val="right" w:pos="8364"/>
      </w:tabs>
    </w:pPr>
    <w:fldSimple w:instr=" FILENAME ">
      <w:r>
        <w:rPr>
          <w:noProof/>
        </w:rPr>
        <w:t>Beilage_B_Angaben zum Unternehmen</w:t>
      </w:r>
    </w:fldSimple>
    <w:r w:rsidR="00582579">
      <w:tab/>
    </w:r>
    <w:r w:rsidR="00582579">
      <w:tab/>
    </w:r>
    <w:r w:rsidR="00582579">
      <w:rPr>
        <w:rStyle w:val="Seitenzahl"/>
      </w:rPr>
      <w:fldChar w:fldCharType="begin"/>
    </w:r>
    <w:r w:rsidR="00582579">
      <w:rPr>
        <w:rStyle w:val="Seitenzahl"/>
      </w:rPr>
      <w:instrText xml:space="preserve"> PAGE </w:instrText>
    </w:r>
    <w:r w:rsidR="00582579">
      <w:rPr>
        <w:rStyle w:val="Seitenzahl"/>
      </w:rPr>
      <w:fldChar w:fldCharType="separate"/>
    </w:r>
    <w:r w:rsidR="00582579">
      <w:rPr>
        <w:rStyle w:val="Seitenzahl"/>
        <w:noProof/>
      </w:rPr>
      <w:t>6</w:t>
    </w:r>
    <w:r w:rsidR="00582579">
      <w:rPr>
        <w:rStyle w:val="Seitenzahl"/>
      </w:rPr>
      <w:fldChar w:fldCharType="end"/>
    </w:r>
    <w:r w:rsidR="00582579">
      <w:rPr>
        <w:rStyle w:val="Seitenzahl"/>
      </w:rPr>
      <w:t>/</w:t>
    </w:r>
    <w:r w:rsidR="00582579">
      <w:rPr>
        <w:rStyle w:val="Seitenzahl"/>
      </w:rPr>
      <w:fldChar w:fldCharType="begin"/>
    </w:r>
    <w:r w:rsidR="00582579">
      <w:rPr>
        <w:rStyle w:val="Seitenzahl"/>
      </w:rPr>
      <w:instrText xml:space="preserve"> NUMPAGES </w:instrText>
    </w:r>
    <w:r w:rsidR="00582579">
      <w:rPr>
        <w:rStyle w:val="Seitenzahl"/>
      </w:rPr>
      <w:fldChar w:fldCharType="separate"/>
    </w:r>
    <w:r w:rsidR="00582579">
      <w:rPr>
        <w:rStyle w:val="Seitenzahl"/>
        <w:noProof/>
      </w:rPr>
      <w:t>19</w:t>
    </w:r>
    <w:r w:rsidR="00582579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27BFB" w14:textId="2311166B" w:rsidR="00582579" w:rsidRDefault="00817E4C" w:rsidP="00674A7F">
    <w:pPr>
      <w:pStyle w:val="Fuzeile"/>
      <w:tabs>
        <w:tab w:val="right" w:pos="8280"/>
      </w:tabs>
    </w:pPr>
    <w:fldSimple w:instr=" FILENAME ">
      <w:r>
        <w:rPr>
          <w:noProof/>
        </w:rPr>
        <w:t>Beilage_B_Angaben zum Unternehmen</w:t>
      </w:r>
    </w:fldSimple>
    <w:r w:rsidR="0058257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742D6" w14:textId="77777777" w:rsidR="00582579" w:rsidRDefault="00582579">
      <w:r>
        <w:separator/>
      </w:r>
    </w:p>
  </w:footnote>
  <w:footnote w:type="continuationSeparator" w:id="0">
    <w:p w14:paraId="64034C65" w14:textId="77777777" w:rsidR="00582579" w:rsidRDefault="00582579">
      <w:r>
        <w:continuationSeparator/>
      </w:r>
    </w:p>
  </w:footnote>
  <w:footnote w:type="continuationNotice" w:id="1">
    <w:p w14:paraId="4ABBCDA6" w14:textId="77777777" w:rsidR="00582579" w:rsidRDefault="005825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2AC46" w14:textId="77777777" w:rsidR="00582579" w:rsidRPr="00075951" w:rsidRDefault="00582579" w:rsidP="00075951">
    <w:pPr>
      <w:pStyle w:val="Kopfzeile"/>
      <w:ind w:left="-1134" w:right="-133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A47AC" w14:textId="77777777" w:rsidR="00582579" w:rsidRDefault="00582579" w:rsidP="00075951">
    <w:pPr>
      <w:pStyle w:val="Kopfzeile"/>
      <w:tabs>
        <w:tab w:val="center" w:pos="4111"/>
      </w:tabs>
      <w:ind w:left="-1134" w:right="-104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36763"/>
    <w:multiLevelType w:val="hybridMultilevel"/>
    <w:tmpl w:val="0032E82E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D855C8"/>
    <w:multiLevelType w:val="hybridMultilevel"/>
    <w:tmpl w:val="2C9492A4"/>
    <w:lvl w:ilvl="0" w:tplc="9F3E7B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E4B35"/>
    <w:multiLevelType w:val="hybridMultilevel"/>
    <w:tmpl w:val="FBDCE8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46B4"/>
    <w:multiLevelType w:val="hybridMultilevel"/>
    <w:tmpl w:val="615A31F8"/>
    <w:lvl w:ilvl="0" w:tplc="9F3E7BB4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C63A64"/>
    <w:multiLevelType w:val="hybridMultilevel"/>
    <w:tmpl w:val="B27812C4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24DD4"/>
    <w:multiLevelType w:val="hybridMultilevel"/>
    <w:tmpl w:val="28549DB0"/>
    <w:lvl w:ilvl="0" w:tplc="08070017">
      <w:start w:val="1"/>
      <w:numFmt w:val="lowerLetter"/>
      <w:lvlText w:val="%1)"/>
      <w:lvlJc w:val="left"/>
      <w:pPr>
        <w:ind w:left="1287" w:hanging="360"/>
      </w:pPr>
    </w:lvl>
    <w:lvl w:ilvl="1" w:tplc="08070019" w:tentative="1">
      <w:start w:val="1"/>
      <w:numFmt w:val="lowerLetter"/>
      <w:lvlText w:val="%2."/>
      <w:lvlJc w:val="left"/>
      <w:pPr>
        <w:ind w:left="2007" w:hanging="360"/>
      </w:pPr>
    </w:lvl>
    <w:lvl w:ilvl="2" w:tplc="0807001B" w:tentative="1">
      <w:start w:val="1"/>
      <w:numFmt w:val="lowerRoman"/>
      <w:lvlText w:val="%3."/>
      <w:lvlJc w:val="right"/>
      <w:pPr>
        <w:ind w:left="2727" w:hanging="180"/>
      </w:pPr>
    </w:lvl>
    <w:lvl w:ilvl="3" w:tplc="0807000F" w:tentative="1">
      <w:start w:val="1"/>
      <w:numFmt w:val="decimal"/>
      <w:lvlText w:val="%4."/>
      <w:lvlJc w:val="left"/>
      <w:pPr>
        <w:ind w:left="3447" w:hanging="360"/>
      </w:pPr>
    </w:lvl>
    <w:lvl w:ilvl="4" w:tplc="08070019" w:tentative="1">
      <w:start w:val="1"/>
      <w:numFmt w:val="lowerLetter"/>
      <w:lvlText w:val="%5."/>
      <w:lvlJc w:val="left"/>
      <w:pPr>
        <w:ind w:left="4167" w:hanging="360"/>
      </w:pPr>
    </w:lvl>
    <w:lvl w:ilvl="5" w:tplc="0807001B" w:tentative="1">
      <w:start w:val="1"/>
      <w:numFmt w:val="lowerRoman"/>
      <w:lvlText w:val="%6."/>
      <w:lvlJc w:val="right"/>
      <w:pPr>
        <w:ind w:left="4887" w:hanging="180"/>
      </w:pPr>
    </w:lvl>
    <w:lvl w:ilvl="6" w:tplc="0807000F" w:tentative="1">
      <w:start w:val="1"/>
      <w:numFmt w:val="decimal"/>
      <w:lvlText w:val="%7."/>
      <w:lvlJc w:val="left"/>
      <w:pPr>
        <w:ind w:left="5607" w:hanging="360"/>
      </w:pPr>
    </w:lvl>
    <w:lvl w:ilvl="7" w:tplc="08070019" w:tentative="1">
      <w:start w:val="1"/>
      <w:numFmt w:val="lowerLetter"/>
      <w:lvlText w:val="%8."/>
      <w:lvlJc w:val="left"/>
      <w:pPr>
        <w:ind w:left="6327" w:hanging="360"/>
      </w:pPr>
    </w:lvl>
    <w:lvl w:ilvl="8" w:tplc="08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16155B5"/>
    <w:multiLevelType w:val="hybridMultilevel"/>
    <w:tmpl w:val="78A23F6E"/>
    <w:lvl w:ilvl="0" w:tplc="3368A69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E5106"/>
    <w:multiLevelType w:val="hybridMultilevel"/>
    <w:tmpl w:val="20E43794"/>
    <w:lvl w:ilvl="0" w:tplc="9F3E7BB4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1709EC"/>
    <w:multiLevelType w:val="hybridMultilevel"/>
    <w:tmpl w:val="667E802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50792"/>
    <w:multiLevelType w:val="multilevel"/>
    <w:tmpl w:val="66E02CF8"/>
    <w:lvl w:ilvl="0">
      <w:start w:val="1"/>
      <w:numFmt w:val="ordin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570"/>
        </w:tabs>
        <w:ind w:left="570" w:hanging="57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46271FB"/>
    <w:multiLevelType w:val="hybridMultilevel"/>
    <w:tmpl w:val="C028757A"/>
    <w:lvl w:ilvl="0" w:tplc="EA94C318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F122520"/>
    <w:multiLevelType w:val="hybridMultilevel"/>
    <w:tmpl w:val="3F528432"/>
    <w:lvl w:ilvl="0" w:tplc="C1E4C360">
      <w:start w:val="1"/>
      <w:numFmt w:val="bullet"/>
      <w:lvlText w:val="•"/>
      <w:lvlJc w:val="left"/>
      <w:pPr>
        <w:ind w:left="1287" w:hanging="360"/>
      </w:pPr>
      <w:rPr>
        <w:rFonts w:ascii="Times" w:hAnsi="Times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4"/>
  </w:num>
  <w:num w:numId="12">
    <w:abstractNumId w:val="8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170"/>
    <w:rsid w:val="000023ED"/>
    <w:rsid w:val="00002E05"/>
    <w:rsid w:val="00022BBC"/>
    <w:rsid w:val="00026AC8"/>
    <w:rsid w:val="000341BB"/>
    <w:rsid w:val="00035CBD"/>
    <w:rsid w:val="0003742A"/>
    <w:rsid w:val="00040FB2"/>
    <w:rsid w:val="00043017"/>
    <w:rsid w:val="00045650"/>
    <w:rsid w:val="00050465"/>
    <w:rsid w:val="00062141"/>
    <w:rsid w:val="00062FC0"/>
    <w:rsid w:val="000633DF"/>
    <w:rsid w:val="000634BF"/>
    <w:rsid w:val="00063B4D"/>
    <w:rsid w:val="00070D3F"/>
    <w:rsid w:val="00071F38"/>
    <w:rsid w:val="00075951"/>
    <w:rsid w:val="00081558"/>
    <w:rsid w:val="00083A33"/>
    <w:rsid w:val="0009228A"/>
    <w:rsid w:val="00094C65"/>
    <w:rsid w:val="000B0D83"/>
    <w:rsid w:val="000B677A"/>
    <w:rsid w:val="000C6694"/>
    <w:rsid w:val="000C79A3"/>
    <w:rsid w:val="000D3EC9"/>
    <w:rsid w:val="000D783E"/>
    <w:rsid w:val="000E2349"/>
    <w:rsid w:val="000E35B6"/>
    <w:rsid w:val="000E5B6B"/>
    <w:rsid w:val="001122B1"/>
    <w:rsid w:val="00112AF0"/>
    <w:rsid w:val="0012465B"/>
    <w:rsid w:val="00136554"/>
    <w:rsid w:val="001408C7"/>
    <w:rsid w:val="00141191"/>
    <w:rsid w:val="00142B23"/>
    <w:rsid w:val="0014696E"/>
    <w:rsid w:val="00153E0C"/>
    <w:rsid w:val="00157645"/>
    <w:rsid w:val="00161B46"/>
    <w:rsid w:val="001649FB"/>
    <w:rsid w:val="001654F2"/>
    <w:rsid w:val="001663DE"/>
    <w:rsid w:val="00167110"/>
    <w:rsid w:val="00181866"/>
    <w:rsid w:val="0018715E"/>
    <w:rsid w:val="00190944"/>
    <w:rsid w:val="00192CD3"/>
    <w:rsid w:val="00192EC8"/>
    <w:rsid w:val="001933D1"/>
    <w:rsid w:val="001954A7"/>
    <w:rsid w:val="00195C51"/>
    <w:rsid w:val="0019764B"/>
    <w:rsid w:val="001A48BC"/>
    <w:rsid w:val="001B10FA"/>
    <w:rsid w:val="001B2661"/>
    <w:rsid w:val="001C22A3"/>
    <w:rsid w:val="001C4161"/>
    <w:rsid w:val="001C63FC"/>
    <w:rsid w:val="001D4EED"/>
    <w:rsid w:val="001D4EF7"/>
    <w:rsid w:val="001E2628"/>
    <w:rsid w:val="001E3404"/>
    <w:rsid w:val="001E6CAF"/>
    <w:rsid w:val="001E7698"/>
    <w:rsid w:val="001F2743"/>
    <w:rsid w:val="001F564E"/>
    <w:rsid w:val="00201159"/>
    <w:rsid w:val="002054C1"/>
    <w:rsid w:val="00206844"/>
    <w:rsid w:val="0020752E"/>
    <w:rsid w:val="00213A99"/>
    <w:rsid w:val="00226626"/>
    <w:rsid w:val="002305F6"/>
    <w:rsid w:val="00232C5B"/>
    <w:rsid w:val="002358D5"/>
    <w:rsid w:val="002376D4"/>
    <w:rsid w:val="00240A27"/>
    <w:rsid w:val="002437D5"/>
    <w:rsid w:val="0024623E"/>
    <w:rsid w:val="002514EB"/>
    <w:rsid w:val="00252CD7"/>
    <w:rsid w:val="00262F3C"/>
    <w:rsid w:val="0026713C"/>
    <w:rsid w:val="00267D92"/>
    <w:rsid w:val="002712A7"/>
    <w:rsid w:val="002732ED"/>
    <w:rsid w:val="0027677B"/>
    <w:rsid w:val="002A4CB7"/>
    <w:rsid w:val="002A5A53"/>
    <w:rsid w:val="002B5F32"/>
    <w:rsid w:val="002B7A30"/>
    <w:rsid w:val="002B7F86"/>
    <w:rsid w:val="002C3607"/>
    <w:rsid w:val="002D087D"/>
    <w:rsid w:val="002F1F42"/>
    <w:rsid w:val="00301683"/>
    <w:rsid w:val="00306084"/>
    <w:rsid w:val="003060BB"/>
    <w:rsid w:val="0031070E"/>
    <w:rsid w:val="00314B79"/>
    <w:rsid w:val="0031554E"/>
    <w:rsid w:val="0032173B"/>
    <w:rsid w:val="00322ABB"/>
    <w:rsid w:val="0032561F"/>
    <w:rsid w:val="003336BB"/>
    <w:rsid w:val="003375D5"/>
    <w:rsid w:val="00351E55"/>
    <w:rsid w:val="003553EF"/>
    <w:rsid w:val="00356133"/>
    <w:rsid w:val="00360AB6"/>
    <w:rsid w:val="003617A0"/>
    <w:rsid w:val="003621D1"/>
    <w:rsid w:val="0036271E"/>
    <w:rsid w:val="00364742"/>
    <w:rsid w:val="00381F16"/>
    <w:rsid w:val="003912ED"/>
    <w:rsid w:val="003931A4"/>
    <w:rsid w:val="00395E49"/>
    <w:rsid w:val="003A03C4"/>
    <w:rsid w:val="003A522F"/>
    <w:rsid w:val="003A5EA4"/>
    <w:rsid w:val="003B41D4"/>
    <w:rsid w:val="003B54C9"/>
    <w:rsid w:val="003B58E2"/>
    <w:rsid w:val="003B5AB2"/>
    <w:rsid w:val="003C1AE4"/>
    <w:rsid w:val="003C5AB4"/>
    <w:rsid w:val="003D2508"/>
    <w:rsid w:val="003D2F6B"/>
    <w:rsid w:val="003D3D25"/>
    <w:rsid w:val="003D40FC"/>
    <w:rsid w:val="003D4F4F"/>
    <w:rsid w:val="003E472C"/>
    <w:rsid w:val="003E60B3"/>
    <w:rsid w:val="003F41E7"/>
    <w:rsid w:val="003F54D5"/>
    <w:rsid w:val="00401BEC"/>
    <w:rsid w:val="004045DC"/>
    <w:rsid w:val="004062B6"/>
    <w:rsid w:val="0041015C"/>
    <w:rsid w:val="0041492E"/>
    <w:rsid w:val="00414FC8"/>
    <w:rsid w:val="00432B62"/>
    <w:rsid w:val="00441F7A"/>
    <w:rsid w:val="00451FB8"/>
    <w:rsid w:val="00451FCB"/>
    <w:rsid w:val="00464B27"/>
    <w:rsid w:val="00466AF9"/>
    <w:rsid w:val="00471533"/>
    <w:rsid w:val="004726CA"/>
    <w:rsid w:val="00484CEC"/>
    <w:rsid w:val="0048730F"/>
    <w:rsid w:val="00492493"/>
    <w:rsid w:val="004A36A3"/>
    <w:rsid w:val="004A488C"/>
    <w:rsid w:val="004A58E4"/>
    <w:rsid w:val="004A6568"/>
    <w:rsid w:val="004A7864"/>
    <w:rsid w:val="004B4772"/>
    <w:rsid w:val="004C1C2F"/>
    <w:rsid w:val="004D161F"/>
    <w:rsid w:val="004D3183"/>
    <w:rsid w:val="004D4058"/>
    <w:rsid w:val="004E0AFA"/>
    <w:rsid w:val="004E3695"/>
    <w:rsid w:val="004E43DD"/>
    <w:rsid w:val="004E701E"/>
    <w:rsid w:val="004E714E"/>
    <w:rsid w:val="004F2D06"/>
    <w:rsid w:val="004F3BF9"/>
    <w:rsid w:val="005032F4"/>
    <w:rsid w:val="005135F7"/>
    <w:rsid w:val="0051493A"/>
    <w:rsid w:val="00517C7B"/>
    <w:rsid w:val="00524764"/>
    <w:rsid w:val="0052671C"/>
    <w:rsid w:val="00527F96"/>
    <w:rsid w:val="00547D1B"/>
    <w:rsid w:val="00552032"/>
    <w:rsid w:val="00555B22"/>
    <w:rsid w:val="00555D82"/>
    <w:rsid w:val="005641B7"/>
    <w:rsid w:val="00567641"/>
    <w:rsid w:val="00571CE7"/>
    <w:rsid w:val="00577144"/>
    <w:rsid w:val="00582579"/>
    <w:rsid w:val="00590F63"/>
    <w:rsid w:val="00596460"/>
    <w:rsid w:val="0059780D"/>
    <w:rsid w:val="005A035B"/>
    <w:rsid w:val="005A1AE2"/>
    <w:rsid w:val="005A5A12"/>
    <w:rsid w:val="005A5D80"/>
    <w:rsid w:val="005A7E46"/>
    <w:rsid w:val="005C1552"/>
    <w:rsid w:val="005C413F"/>
    <w:rsid w:val="005C4856"/>
    <w:rsid w:val="005D3650"/>
    <w:rsid w:val="005D4A74"/>
    <w:rsid w:val="005F0943"/>
    <w:rsid w:val="005F22DE"/>
    <w:rsid w:val="005F4191"/>
    <w:rsid w:val="00605369"/>
    <w:rsid w:val="00606277"/>
    <w:rsid w:val="00607D88"/>
    <w:rsid w:val="00616BC4"/>
    <w:rsid w:val="00616EAE"/>
    <w:rsid w:val="0061752C"/>
    <w:rsid w:val="00620855"/>
    <w:rsid w:val="00621BDF"/>
    <w:rsid w:val="00640A4F"/>
    <w:rsid w:val="00640B30"/>
    <w:rsid w:val="00642974"/>
    <w:rsid w:val="00644A82"/>
    <w:rsid w:val="00647C2F"/>
    <w:rsid w:val="00647DAE"/>
    <w:rsid w:val="00654520"/>
    <w:rsid w:val="006573A0"/>
    <w:rsid w:val="00667B86"/>
    <w:rsid w:val="00674A7F"/>
    <w:rsid w:val="006874C8"/>
    <w:rsid w:val="0069143C"/>
    <w:rsid w:val="006A1856"/>
    <w:rsid w:val="006A748E"/>
    <w:rsid w:val="006B1688"/>
    <w:rsid w:val="006B19AE"/>
    <w:rsid w:val="006B393A"/>
    <w:rsid w:val="006C3374"/>
    <w:rsid w:val="006C360D"/>
    <w:rsid w:val="006C4209"/>
    <w:rsid w:val="006C68D7"/>
    <w:rsid w:val="006E7710"/>
    <w:rsid w:val="006F7258"/>
    <w:rsid w:val="007005C0"/>
    <w:rsid w:val="00701C5C"/>
    <w:rsid w:val="00707130"/>
    <w:rsid w:val="00710438"/>
    <w:rsid w:val="00710EBA"/>
    <w:rsid w:val="00714762"/>
    <w:rsid w:val="00715F5F"/>
    <w:rsid w:val="00724CE5"/>
    <w:rsid w:val="00747D8C"/>
    <w:rsid w:val="0075052D"/>
    <w:rsid w:val="0075752B"/>
    <w:rsid w:val="007575DF"/>
    <w:rsid w:val="00764B95"/>
    <w:rsid w:val="00770537"/>
    <w:rsid w:val="007801C9"/>
    <w:rsid w:val="007814F5"/>
    <w:rsid w:val="00786832"/>
    <w:rsid w:val="007A1FC2"/>
    <w:rsid w:val="007B28F8"/>
    <w:rsid w:val="007B3D75"/>
    <w:rsid w:val="007B63E6"/>
    <w:rsid w:val="007C1EB7"/>
    <w:rsid w:val="007C5780"/>
    <w:rsid w:val="007E15BF"/>
    <w:rsid w:val="007E27ED"/>
    <w:rsid w:val="007E2FE1"/>
    <w:rsid w:val="007F23B8"/>
    <w:rsid w:val="007F4437"/>
    <w:rsid w:val="007F4AFE"/>
    <w:rsid w:val="00800535"/>
    <w:rsid w:val="00800B06"/>
    <w:rsid w:val="0080153F"/>
    <w:rsid w:val="00802B12"/>
    <w:rsid w:val="00804F5B"/>
    <w:rsid w:val="008076D0"/>
    <w:rsid w:val="0081398C"/>
    <w:rsid w:val="00816AEC"/>
    <w:rsid w:val="00817E4C"/>
    <w:rsid w:val="00821408"/>
    <w:rsid w:val="00830821"/>
    <w:rsid w:val="008330E4"/>
    <w:rsid w:val="00836501"/>
    <w:rsid w:val="0084217D"/>
    <w:rsid w:val="00844FA6"/>
    <w:rsid w:val="008506AA"/>
    <w:rsid w:val="008610C6"/>
    <w:rsid w:val="00877723"/>
    <w:rsid w:val="00877DA8"/>
    <w:rsid w:val="008912A1"/>
    <w:rsid w:val="00891713"/>
    <w:rsid w:val="00892FED"/>
    <w:rsid w:val="0089422A"/>
    <w:rsid w:val="00895A5A"/>
    <w:rsid w:val="008A569E"/>
    <w:rsid w:val="008C0A1C"/>
    <w:rsid w:val="008C1959"/>
    <w:rsid w:val="008C4AB5"/>
    <w:rsid w:val="008C6EB0"/>
    <w:rsid w:val="008C7170"/>
    <w:rsid w:val="008D4316"/>
    <w:rsid w:val="008D6F6D"/>
    <w:rsid w:val="008D71DE"/>
    <w:rsid w:val="008D7B96"/>
    <w:rsid w:val="008E24E0"/>
    <w:rsid w:val="008E34D4"/>
    <w:rsid w:val="008E489D"/>
    <w:rsid w:val="008F4F73"/>
    <w:rsid w:val="008F6939"/>
    <w:rsid w:val="0090400A"/>
    <w:rsid w:val="00907D03"/>
    <w:rsid w:val="00913837"/>
    <w:rsid w:val="00916DE4"/>
    <w:rsid w:val="00921591"/>
    <w:rsid w:val="00924137"/>
    <w:rsid w:val="00927267"/>
    <w:rsid w:val="00927B2F"/>
    <w:rsid w:val="00934A02"/>
    <w:rsid w:val="00934E47"/>
    <w:rsid w:val="00957AE7"/>
    <w:rsid w:val="00960B61"/>
    <w:rsid w:val="00983167"/>
    <w:rsid w:val="00987985"/>
    <w:rsid w:val="0099492E"/>
    <w:rsid w:val="00995E87"/>
    <w:rsid w:val="00996826"/>
    <w:rsid w:val="00997EA4"/>
    <w:rsid w:val="009A180C"/>
    <w:rsid w:val="009B1197"/>
    <w:rsid w:val="009B7193"/>
    <w:rsid w:val="009C7C02"/>
    <w:rsid w:val="009D10EA"/>
    <w:rsid w:val="009D54A0"/>
    <w:rsid w:val="009F22E6"/>
    <w:rsid w:val="009F3C66"/>
    <w:rsid w:val="009F5076"/>
    <w:rsid w:val="009F788B"/>
    <w:rsid w:val="00A00782"/>
    <w:rsid w:val="00A14EF4"/>
    <w:rsid w:val="00A172A4"/>
    <w:rsid w:val="00A222DC"/>
    <w:rsid w:val="00A2274A"/>
    <w:rsid w:val="00A23E48"/>
    <w:rsid w:val="00A26DE7"/>
    <w:rsid w:val="00A30325"/>
    <w:rsid w:val="00A333BF"/>
    <w:rsid w:val="00A34FE6"/>
    <w:rsid w:val="00A36AB0"/>
    <w:rsid w:val="00A44B3D"/>
    <w:rsid w:val="00A44D01"/>
    <w:rsid w:val="00A465D1"/>
    <w:rsid w:val="00A46E2F"/>
    <w:rsid w:val="00A6127F"/>
    <w:rsid w:val="00A6241A"/>
    <w:rsid w:val="00A64FBD"/>
    <w:rsid w:val="00A714A3"/>
    <w:rsid w:val="00A71794"/>
    <w:rsid w:val="00A72E72"/>
    <w:rsid w:val="00A76862"/>
    <w:rsid w:val="00A77480"/>
    <w:rsid w:val="00A81C92"/>
    <w:rsid w:val="00A845B8"/>
    <w:rsid w:val="00AA408B"/>
    <w:rsid w:val="00AB65E7"/>
    <w:rsid w:val="00AC2B6B"/>
    <w:rsid w:val="00AC37EF"/>
    <w:rsid w:val="00AC6099"/>
    <w:rsid w:val="00AC6639"/>
    <w:rsid w:val="00AC7895"/>
    <w:rsid w:val="00AD0EAF"/>
    <w:rsid w:val="00AD1026"/>
    <w:rsid w:val="00AF13F9"/>
    <w:rsid w:val="00AF185B"/>
    <w:rsid w:val="00AF3C73"/>
    <w:rsid w:val="00B00A79"/>
    <w:rsid w:val="00B05CA1"/>
    <w:rsid w:val="00B3490E"/>
    <w:rsid w:val="00B36975"/>
    <w:rsid w:val="00B37E6E"/>
    <w:rsid w:val="00B42D16"/>
    <w:rsid w:val="00B46410"/>
    <w:rsid w:val="00B52D7E"/>
    <w:rsid w:val="00B560E9"/>
    <w:rsid w:val="00B7091F"/>
    <w:rsid w:val="00B75C50"/>
    <w:rsid w:val="00B75FEB"/>
    <w:rsid w:val="00B761E2"/>
    <w:rsid w:val="00B77916"/>
    <w:rsid w:val="00B779B5"/>
    <w:rsid w:val="00B8466A"/>
    <w:rsid w:val="00B95DD1"/>
    <w:rsid w:val="00BA2C5B"/>
    <w:rsid w:val="00BA6305"/>
    <w:rsid w:val="00BB23D5"/>
    <w:rsid w:val="00BB4BDE"/>
    <w:rsid w:val="00BB796C"/>
    <w:rsid w:val="00BC21B1"/>
    <w:rsid w:val="00BC2B33"/>
    <w:rsid w:val="00BE6757"/>
    <w:rsid w:val="00BF0658"/>
    <w:rsid w:val="00BF2384"/>
    <w:rsid w:val="00BF39DA"/>
    <w:rsid w:val="00BF7E33"/>
    <w:rsid w:val="00C017EA"/>
    <w:rsid w:val="00C24814"/>
    <w:rsid w:val="00C27FB0"/>
    <w:rsid w:val="00C351E0"/>
    <w:rsid w:val="00C40021"/>
    <w:rsid w:val="00C412C7"/>
    <w:rsid w:val="00C412D7"/>
    <w:rsid w:val="00C41DA4"/>
    <w:rsid w:val="00C4273A"/>
    <w:rsid w:val="00C55406"/>
    <w:rsid w:val="00C578D1"/>
    <w:rsid w:val="00C57F9A"/>
    <w:rsid w:val="00C605EB"/>
    <w:rsid w:val="00C63F84"/>
    <w:rsid w:val="00C655DD"/>
    <w:rsid w:val="00C65D86"/>
    <w:rsid w:val="00C71E42"/>
    <w:rsid w:val="00C71FD5"/>
    <w:rsid w:val="00C7259D"/>
    <w:rsid w:val="00C72E58"/>
    <w:rsid w:val="00C755D7"/>
    <w:rsid w:val="00C779BF"/>
    <w:rsid w:val="00C841E5"/>
    <w:rsid w:val="00C84A71"/>
    <w:rsid w:val="00C9647D"/>
    <w:rsid w:val="00C972D4"/>
    <w:rsid w:val="00CA0674"/>
    <w:rsid w:val="00CA2E62"/>
    <w:rsid w:val="00CA469F"/>
    <w:rsid w:val="00CB0AF7"/>
    <w:rsid w:val="00CB521F"/>
    <w:rsid w:val="00CC46E2"/>
    <w:rsid w:val="00CC7B00"/>
    <w:rsid w:val="00CD51A3"/>
    <w:rsid w:val="00CD51DD"/>
    <w:rsid w:val="00CF2827"/>
    <w:rsid w:val="00D05CD0"/>
    <w:rsid w:val="00D06870"/>
    <w:rsid w:val="00D107B8"/>
    <w:rsid w:val="00D114D9"/>
    <w:rsid w:val="00D24722"/>
    <w:rsid w:val="00D24D5E"/>
    <w:rsid w:val="00D302E9"/>
    <w:rsid w:val="00D376F8"/>
    <w:rsid w:val="00D50D92"/>
    <w:rsid w:val="00D5559F"/>
    <w:rsid w:val="00D57255"/>
    <w:rsid w:val="00D625CD"/>
    <w:rsid w:val="00D6471B"/>
    <w:rsid w:val="00D64B3C"/>
    <w:rsid w:val="00D66C97"/>
    <w:rsid w:val="00D66F9B"/>
    <w:rsid w:val="00D875CA"/>
    <w:rsid w:val="00D87B36"/>
    <w:rsid w:val="00D90F08"/>
    <w:rsid w:val="00D93F27"/>
    <w:rsid w:val="00D941B4"/>
    <w:rsid w:val="00D96B47"/>
    <w:rsid w:val="00DA1837"/>
    <w:rsid w:val="00DA25AF"/>
    <w:rsid w:val="00DA3771"/>
    <w:rsid w:val="00DC6211"/>
    <w:rsid w:val="00DD651D"/>
    <w:rsid w:val="00DE161A"/>
    <w:rsid w:val="00DF23AD"/>
    <w:rsid w:val="00DF74DC"/>
    <w:rsid w:val="00E028D0"/>
    <w:rsid w:val="00E052FC"/>
    <w:rsid w:val="00E11E9E"/>
    <w:rsid w:val="00E1357A"/>
    <w:rsid w:val="00E161CA"/>
    <w:rsid w:val="00E246D0"/>
    <w:rsid w:val="00E325F1"/>
    <w:rsid w:val="00E32D93"/>
    <w:rsid w:val="00E474E3"/>
    <w:rsid w:val="00E50A26"/>
    <w:rsid w:val="00E565E7"/>
    <w:rsid w:val="00E57A64"/>
    <w:rsid w:val="00E7134E"/>
    <w:rsid w:val="00E726D5"/>
    <w:rsid w:val="00E7299D"/>
    <w:rsid w:val="00E764DE"/>
    <w:rsid w:val="00E87F23"/>
    <w:rsid w:val="00E90EC8"/>
    <w:rsid w:val="00E94F70"/>
    <w:rsid w:val="00E95145"/>
    <w:rsid w:val="00EA302F"/>
    <w:rsid w:val="00EB1B17"/>
    <w:rsid w:val="00EB4C50"/>
    <w:rsid w:val="00EC0025"/>
    <w:rsid w:val="00EC3059"/>
    <w:rsid w:val="00ED3BC0"/>
    <w:rsid w:val="00ED4077"/>
    <w:rsid w:val="00EE6038"/>
    <w:rsid w:val="00EF5493"/>
    <w:rsid w:val="00EF5FCD"/>
    <w:rsid w:val="00EF7830"/>
    <w:rsid w:val="00F012DF"/>
    <w:rsid w:val="00F03B50"/>
    <w:rsid w:val="00F054AD"/>
    <w:rsid w:val="00F15B66"/>
    <w:rsid w:val="00F30317"/>
    <w:rsid w:val="00F40A8F"/>
    <w:rsid w:val="00F4167F"/>
    <w:rsid w:val="00F4542F"/>
    <w:rsid w:val="00F50C5A"/>
    <w:rsid w:val="00F54E35"/>
    <w:rsid w:val="00F573E4"/>
    <w:rsid w:val="00F6165A"/>
    <w:rsid w:val="00F62537"/>
    <w:rsid w:val="00F700E5"/>
    <w:rsid w:val="00F73519"/>
    <w:rsid w:val="00F76A2B"/>
    <w:rsid w:val="00F770EF"/>
    <w:rsid w:val="00F8296F"/>
    <w:rsid w:val="00F8448B"/>
    <w:rsid w:val="00F84E66"/>
    <w:rsid w:val="00F8690C"/>
    <w:rsid w:val="00F90BED"/>
    <w:rsid w:val="00FB6AE0"/>
    <w:rsid w:val="00FB71C5"/>
    <w:rsid w:val="00FC6591"/>
    <w:rsid w:val="00FD5888"/>
    <w:rsid w:val="00FD7BD5"/>
    <w:rsid w:val="00FE0228"/>
    <w:rsid w:val="00FE0A13"/>
    <w:rsid w:val="00FE43DC"/>
    <w:rsid w:val="00FE58E9"/>
    <w:rsid w:val="00FE72F7"/>
    <w:rsid w:val="00FF4D1D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;"/>
  <w14:docId w14:val="5E2DFFC4"/>
  <w15:docId w15:val="{3DDA0083-1FD6-479A-83EC-3390D407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412D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Texteingerckt"/>
    <w:qFormat/>
    <w:rsid w:val="008610C6"/>
    <w:pPr>
      <w:numPr>
        <w:numId w:val="1"/>
      </w:numPr>
      <w:spacing w:after="24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Texteingerckt"/>
    <w:qFormat/>
    <w:rsid w:val="008610C6"/>
    <w:pPr>
      <w:numPr>
        <w:ilvl w:val="1"/>
        <w:numId w:val="1"/>
      </w:numPr>
      <w:spacing w:after="160"/>
      <w:outlineLvl w:val="1"/>
    </w:pPr>
    <w:rPr>
      <w:b/>
      <w:sz w:val="24"/>
    </w:rPr>
  </w:style>
  <w:style w:type="paragraph" w:styleId="berschrift3">
    <w:name w:val="heading 3"/>
    <w:basedOn w:val="Standard"/>
    <w:next w:val="Texteingerckt"/>
    <w:qFormat/>
    <w:rsid w:val="00DC6211"/>
    <w:pPr>
      <w:numPr>
        <w:ilvl w:val="2"/>
        <w:numId w:val="1"/>
      </w:numPr>
      <w:spacing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Pr>
      <w:sz w:val="16"/>
    </w:rPr>
  </w:style>
  <w:style w:type="paragraph" w:styleId="Aufzhlungszeichen">
    <w:name w:val="List Bullet"/>
    <w:basedOn w:val="Standard"/>
    <w:rsid w:val="00142B23"/>
    <w:pPr>
      <w:ind w:left="851" w:hanging="284"/>
    </w:pPr>
  </w:style>
  <w:style w:type="paragraph" w:styleId="Aufzhlungszeichen2">
    <w:name w:val="List Bullet 2"/>
    <w:basedOn w:val="Standard"/>
    <w:pPr>
      <w:ind w:left="1418" w:hanging="284"/>
    </w:pPr>
  </w:style>
  <w:style w:type="paragraph" w:customStyle="1" w:styleId="Metaspalte">
    <w:name w:val="Metaspalte"/>
    <w:basedOn w:val="Standard"/>
    <w:pPr>
      <w:spacing w:line="240" w:lineRule="exact"/>
    </w:pPr>
    <w:rPr>
      <w:noProof/>
      <w:sz w:val="18"/>
    </w:rPr>
  </w:style>
  <w:style w:type="paragraph" w:customStyle="1" w:styleId="TabelleStandard">
    <w:name w:val="Tabelle Standard"/>
    <w:basedOn w:val="Standard"/>
    <w:rsid w:val="001122B1"/>
    <w:pPr>
      <w:overflowPunct/>
      <w:autoSpaceDE/>
      <w:autoSpaceDN/>
      <w:adjustRightInd/>
      <w:spacing w:line="240" w:lineRule="exact"/>
      <w:textAlignment w:val="auto"/>
    </w:pPr>
    <w:rPr>
      <w:sz w:val="17"/>
      <w:szCs w:val="24"/>
      <w:lang w:eastAsia="de-CH"/>
    </w:rPr>
  </w:style>
  <w:style w:type="paragraph" w:styleId="Fuzeile">
    <w:name w:val="footer"/>
    <w:basedOn w:val="Standard"/>
    <w:rPr>
      <w:sz w:val="16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391"/>
      </w:tabs>
      <w:spacing w:after="120"/>
      <w:ind w:left="1134" w:hanging="1134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pPr>
      <w:tabs>
        <w:tab w:val="right" w:leader="dot" w:pos="8391"/>
      </w:tabs>
      <w:spacing w:after="120"/>
      <w:ind w:left="1134" w:hanging="1134"/>
    </w:pPr>
    <w:rPr>
      <w:b/>
    </w:rPr>
  </w:style>
  <w:style w:type="character" w:styleId="Seitenzahl">
    <w:name w:val="page number"/>
    <w:basedOn w:val="Absatz-Standardschriftart"/>
    <w:rPr>
      <w:rFonts w:ascii="Frutiger" w:hAnsi="Frutiger"/>
      <w:sz w:val="16"/>
    </w:rPr>
  </w:style>
  <w:style w:type="paragraph" w:customStyle="1" w:styleId="Texteingerckt">
    <w:name w:val="Text eingerückt"/>
    <w:basedOn w:val="Standard"/>
    <w:rsid w:val="001F2743"/>
    <w:pPr>
      <w:spacing w:after="120"/>
      <w:ind w:left="567"/>
    </w:pPr>
  </w:style>
  <w:style w:type="paragraph" w:styleId="Verzeichnis3">
    <w:name w:val="toc 3"/>
    <w:basedOn w:val="Standard"/>
    <w:next w:val="Standard"/>
    <w:uiPriority w:val="39"/>
    <w:pPr>
      <w:tabs>
        <w:tab w:val="right" w:leader="dot" w:pos="8391"/>
      </w:tabs>
      <w:spacing w:after="60"/>
      <w:ind w:left="1134" w:hanging="1134"/>
    </w:pPr>
  </w:style>
  <w:style w:type="paragraph" w:customStyle="1" w:styleId="TabelleFett">
    <w:name w:val="Tabelle Fett"/>
    <w:basedOn w:val="TabelleStandard"/>
    <w:rsid w:val="001122B1"/>
    <w:rPr>
      <w:b/>
    </w:rPr>
  </w:style>
  <w:style w:type="paragraph" w:customStyle="1" w:styleId="Logo">
    <w:name w:val="Logo"/>
    <w:basedOn w:val="Standard"/>
    <w:semiHidden/>
    <w:rsid w:val="001122B1"/>
    <w:pPr>
      <w:overflowPunct/>
      <w:autoSpaceDE/>
      <w:autoSpaceDN/>
      <w:adjustRightInd/>
      <w:spacing w:before="120" w:after="120" w:line="240" w:lineRule="auto"/>
      <w:textAlignment w:val="auto"/>
    </w:pPr>
    <w:rPr>
      <w:rFonts w:cs="Arial"/>
      <w:bCs/>
      <w:kern w:val="28"/>
      <w:sz w:val="28"/>
      <w:szCs w:val="28"/>
      <w:lang w:eastAsia="de-CH"/>
    </w:rPr>
  </w:style>
  <w:style w:type="paragraph" w:customStyle="1" w:styleId="Unternehmensbereich">
    <w:name w:val="Unternehmensbereich"/>
    <w:basedOn w:val="Logo"/>
    <w:semiHidden/>
    <w:rsid w:val="001122B1"/>
    <w:pPr>
      <w:spacing w:before="260" w:after="0"/>
    </w:pPr>
  </w:style>
  <w:style w:type="paragraph" w:styleId="Listenabsatz">
    <w:name w:val="List Paragraph"/>
    <w:basedOn w:val="Standard"/>
    <w:link w:val="ListenabsatzZchn"/>
    <w:uiPriority w:val="34"/>
    <w:qFormat/>
    <w:rsid w:val="0013655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36554"/>
    <w:rPr>
      <w:color w:val="0000FF" w:themeColor="hyperlink"/>
      <w:u w:val="single"/>
    </w:rPr>
  </w:style>
  <w:style w:type="table" w:styleId="Tabellenraster">
    <w:name w:val="Table Grid"/>
    <w:aliases w:val="Tabellengitternetz"/>
    <w:basedOn w:val="NormaleTabelle"/>
    <w:uiPriority w:val="39"/>
    <w:rsid w:val="00571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Titel">
    <w:name w:val="Tabelle Titel"/>
    <w:basedOn w:val="TabelleInhalt"/>
    <w:rsid w:val="00571CE7"/>
    <w:rPr>
      <w:b/>
      <w:bCs/>
      <w:sz w:val="20"/>
    </w:rPr>
  </w:style>
  <w:style w:type="paragraph" w:customStyle="1" w:styleId="TabelleInhalt">
    <w:name w:val="Tabelle Inhalt"/>
    <w:basedOn w:val="Standard"/>
    <w:rsid w:val="00571CE7"/>
    <w:pPr>
      <w:keepLines/>
      <w:overflowPunct/>
      <w:autoSpaceDE/>
      <w:autoSpaceDN/>
      <w:adjustRightInd/>
      <w:spacing w:before="60" w:after="60" w:line="240" w:lineRule="auto"/>
      <w:textAlignment w:val="auto"/>
    </w:pPr>
    <w:rPr>
      <w:sz w:val="18"/>
      <w:szCs w:val="22"/>
      <w:lang w:eastAsia="en-US"/>
    </w:rPr>
  </w:style>
  <w:style w:type="paragraph" w:styleId="Beschriftung">
    <w:name w:val="caption"/>
    <w:basedOn w:val="Standard"/>
    <w:next w:val="Standard"/>
    <w:uiPriority w:val="35"/>
    <w:qFormat/>
    <w:rsid w:val="00571CE7"/>
    <w:pPr>
      <w:overflowPunct/>
      <w:autoSpaceDE/>
      <w:autoSpaceDN/>
      <w:adjustRightInd/>
      <w:spacing w:before="60" w:after="200" w:line="240" w:lineRule="auto"/>
      <w:textAlignment w:val="auto"/>
    </w:pPr>
    <w:rPr>
      <w:b/>
      <w:bCs/>
      <w:color w:val="4F81BD" w:themeColor="accent1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24623E"/>
    <w:pPr>
      <w:overflowPunct/>
      <w:autoSpaceDE/>
      <w:autoSpaceDN/>
      <w:adjustRightInd/>
      <w:spacing w:before="60" w:line="240" w:lineRule="auto"/>
      <w:textAlignment w:val="auto"/>
    </w:pPr>
    <w:rPr>
      <w:szCs w:val="24"/>
    </w:rPr>
  </w:style>
  <w:style w:type="paragraph" w:customStyle="1" w:styleId="FormatvorlageVerzeichnisberschrift9Pt">
    <w:name w:val="Formatvorlage Verzeichnis Überschrift + 9 Pt."/>
    <w:basedOn w:val="Standard"/>
    <w:rsid w:val="0024623E"/>
    <w:pPr>
      <w:keepNext/>
      <w:keepLines/>
      <w:overflowPunct/>
      <w:autoSpaceDE/>
      <w:autoSpaceDN/>
      <w:adjustRightInd/>
      <w:spacing w:before="240" w:line="240" w:lineRule="auto"/>
      <w:textAlignment w:val="auto"/>
    </w:pPr>
    <w:rPr>
      <w:rFonts w:cs="Arial"/>
      <w:b/>
      <w:bCs/>
      <w:szCs w:val="22"/>
      <w:lang w:eastAsia="en-US"/>
    </w:rPr>
  </w:style>
  <w:style w:type="table" w:styleId="TabelleListe3">
    <w:name w:val="Table List 3"/>
    <w:basedOn w:val="NormaleTabelle"/>
    <w:unhideWhenUsed/>
    <w:rsid w:val="00C9647D"/>
    <w:pPr>
      <w:overflowPunct w:val="0"/>
      <w:autoSpaceDE w:val="0"/>
      <w:autoSpaceDN w:val="0"/>
      <w:adjustRightInd w:val="0"/>
      <w:spacing w:line="240" w:lineRule="atLeast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Verzeichnis8">
    <w:name w:val="toc 8"/>
    <w:basedOn w:val="Standard"/>
    <w:next w:val="Standard"/>
    <w:autoRedefine/>
    <w:semiHidden/>
    <w:unhideWhenUsed/>
    <w:rsid w:val="00802B12"/>
    <w:pPr>
      <w:spacing w:after="100"/>
      <w:ind w:left="1400"/>
    </w:pPr>
  </w:style>
  <w:style w:type="character" w:styleId="Kommentarzeichen">
    <w:name w:val="annotation reference"/>
    <w:uiPriority w:val="99"/>
    <w:semiHidden/>
    <w:rsid w:val="00E90EC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90EC8"/>
    <w:pPr>
      <w:overflowPunct/>
      <w:autoSpaceDE/>
      <w:autoSpaceDN/>
      <w:adjustRightInd/>
      <w:spacing w:before="60" w:line="240" w:lineRule="auto"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0EC8"/>
    <w:rPr>
      <w:rFonts w:ascii="Arial" w:hAnsi="Arial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A23E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23E48"/>
    <w:rPr>
      <w:rFonts w:ascii="Segoe UI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01159"/>
    <w:pPr>
      <w:overflowPunct w:val="0"/>
      <w:autoSpaceDE w:val="0"/>
      <w:autoSpaceDN w:val="0"/>
      <w:adjustRightInd w:val="0"/>
      <w:spacing w:before="0"/>
      <w:textAlignment w:val="baseline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01159"/>
    <w:rPr>
      <w:rFonts w:ascii="Arial" w:hAnsi="Arial"/>
      <w:b/>
      <w:bCs/>
      <w:lang w:eastAsia="de-DE"/>
    </w:rPr>
  </w:style>
  <w:style w:type="character" w:customStyle="1" w:styleId="ListenabsatzZchn">
    <w:name w:val="Listenabsatz Zchn"/>
    <w:link w:val="Listenabsatz"/>
    <w:uiPriority w:val="34"/>
    <w:locked/>
    <w:rsid w:val="00B779B5"/>
    <w:rPr>
      <w:rFonts w:ascii="Arial" w:hAnsi="Arial"/>
      <w:lang w:eastAsia="de-DE"/>
    </w:rPr>
  </w:style>
  <w:style w:type="paragraph" w:customStyle="1" w:styleId="Default">
    <w:name w:val="Default"/>
    <w:rsid w:val="000D3EC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7A1FC2"/>
    <w:rPr>
      <w:rFonts w:ascii="Arial" w:hAnsi="Arial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E161A"/>
    <w:rPr>
      <w:color w:val="808080"/>
    </w:rPr>
  </w:style>
  <w:style w:type="paragraph" w:customStyle="1" w:styleId="Tabellentext">
    <w:name w:val="Tabellentext"/>
    <w:basedOn w:val="Standard"/>
    <w:qFormat/>
    <w:rsid w:val="001D4EF7"/>
    <w:pPr>
      <w:overflowPunct/>
      <w:autoSpaceDE/>
      <w:autoSpaceDN/>
      <w:adjustRightInd/>
      <w:spacing w:before="60" w:after="60" w:line="240" w:lineRule="auto"/>
      <w:textAlignment w:val="auto"/>
    </w:pPr>
    <w:rPr>
      <w:sz w:val="22"/>
      <w:lang w:val="de-DE"/>
    </w:rPr>
  </w:style>
  <w:style w:type="paragraph" w:customStyle="1" w:styleId="Tabellentextblau">
    <w:name w:val="Tabellentext blau"/>
    <w:basedOn w:val="Tabellentext"/>
    <w:qFormat/>
    <w:rsid w:val="001D4EF7"/>
    <w:rPr>
      <w:color w:val="0070C0"/>
    </w:rPr>
  </w:style>
  <w:style w:type="paragraph" w:customStyle="1" w:styleId="Text">
    <w:name w:val="Text"/>
    <w:basedOn w:val="Standard"/>
    <w:qFormat/>
    <w:rsid w:val="00EF7830"/>
    <w:pPr>
      <w:overflowPunct/>
      <w:autoSpaceDE/>
      <w:autoSpaceDN/>
      <w:adjustRightInd/>
      <w:spacing w:before="120" w:line="240" w:lineRule="auto"/>
      <w:textAlignment w:val="auto"/>
    </w:pPr>
    <w:rPr>
      <w:sz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0%20Allgemein\03%20Vorlagen\Projekt_Konzept\Konzep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1A3F8-6D2F-431E-86C3-B8A55A56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</Template>
  <TotalTime>0</TotalTime>
  <Pages>4</Pages>
  <Words>383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zum Unternehmen</vt:lpstr>
    </vt:vector>
  </TitlesOfParts>
  <Company>UniversitätsSpital Zürich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zum Unternehmen</dc:title>
  <dc:subject/>
  <dc:creator>Sarah Wiget</dc:creator>
  <cp:keywords/>
  <dc:description/>
  <cp:lastModifiedBy>Kersting, Max</cp:lastModifiedBy>
  <cp:revision>9</cp:revision>
  <cp:lastPrinted>2016-11-29T15:29:00Z</cp:lastPrinted>
  <dcterms:created xsi:type="dcterms:W3CDTF">2019-01-21T16:08:00Z</dcterms:created>
  <dcterms:modified xsi:type="dcterms:W3CDTF">2019-01-22T00:18:00Z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04</vt:lpwstr>
  </property>
  <property fmtid="{D5CDD505-2E9C-101B-9397-08002B2CF9AE}" pid="3" name="Departement">
    <vt:lpwstr>Ökonomie</vt:lpwstr>
  </property>
  <property fmtid="{D5CDD505-2E9C-101B-9397-08002B2CF9AE}" pid="4" name="KurzDep">
    <vt:lpwstr>OEK</vt:lpwstr>
  </property>
  <property fmtid="{D5CDD505-2E9C-101B-9397-08002B2CF9AE}" pid="5" name="Strasse">
    <vt:lpwstr>Rämistrasse 100</vt:lpwstr>
  </property>
  <property fmtid="{D5CDD505-2E9C-101B-9397-08002B2CF9AE}" pid="6" name="Plz">
    <vt:lpwstr>8091</vt:lpwstr>
  </property>
  <property fmtid="{D5CDD505-2E9C-101B-9397-08002B2CF9AE}" pid="7" name="Ort">
    <vt:lpwstr>Zürich</vt:lpwstr>
  </property>
  <property fmtid="{D5CDD505-2E9C-101B-9397-08002B2CF9AE}" pid="8" name="Internet">
    <vt:lpwstr>www.usz.ch</vt:lpwstr>
  </property>
  <property fmtid="{D5CDD505-2E9C-101B-9397-08002B2CF9AE}" pid="9" name="Intranet">
    <vt:lpwstr>www.oek.usz.ch</vt:lpwstr>
  </property>
  <property fmtid="{D5CDD505-2E9C-101B-9397-08002B2CF9AE}" pid="10" name="Abteilung">
    <vt:lpwstr>Informatik</vt:lpwstr>
  </property>
  <property fmtid="{D5CDD505-2E9C-101B-9397-08002B2CF9AE}" pid="11" name="KurzAbt">
    <vt:lpwstr/>
  </property>
  <property fmtid="{D5CDD505-2E9C-101B-9397-08002B2CF9AE}" pid="12" name="Bereich">
    <vt:lpwstr/>
  </property>
  <property fmtid="{D5CDD505-2E9C-101B-9397-08002B2CF9AE}" pid="13" name="KurzBer">
    <vt:lpwstr/>
  </property>
  <property fmtid="{D5CDD505-2E9C-101B-9397-08002B2CF9AE}" pid="14" name="Geschoss">
    <vt:lpwstr>C</vt:lpwstr>
  </property>
  <property fmtid="{D5CDD505-2E9C-101B-9397-08002B2CF9AE}" pid="15" name="Gebäude">
    <vt:lpwstr>SHM</vt:lpwstr>
  </property>
  <property fmtid="{D5CDD505-2E9C-101B-9397-08002B2CF9AE}" pid="16" name="Büro">
    <vt:lpwstr>4</vt:lpwstr>
  </property>
  <property fmtid="{D5CDD505-2E9C-101B-9397-08002B2CF9AE}" pid="17" name="Postfach">
    <vt:lpwstr/>
  </property>
  <property fmtid="{D5CDD505-2E9C-101B-9397-08002B2CF9AE}" pid="18" name="InterneAdresse">
    <vt:lpwstr>C SHM 4</vt:lpwstr>
  </property>
  <property fmtid="{D5CDD505-2E9C-101B-9397-08002B2CF9AE}" pid="19" name="Name">
    <vt:lpwstr>Muster</vt:lpwstr>
  </property>
  <property fmtid="{D5CDD505-2E9C-101B-9397-08002B2CF9AE}" pid="20" name="VorName">
    <vt:lpwstr>Toni</vt:lpwstr>
  </property>
  <property fmtid="{D5CDD505-2E9C-101B-9397-08002B2CF9AE}" pid="21" name="KurzZeichen">
    <vt:lpwstr> TMU</vt:lpwstr>
  </property>
  <property fmtid="{D5CDD505-2E9C-101B-9397-08002B2CF9AE}" pid="22" name="KostenStelle">
    <vt:lpwstr/>
  </property>
  <property fmtid="{D5CDD505-2E9C-101B-9397-08002B2CF9AE}" pid="23" name="TitelAnrede">
    <vt:lpwstr/>
  </property>
  <property fmtid="{D5CDD505-2E9C-101B-9397-08002B2CF9AE}" pid="24" name="KurzTitel">
    <vt:lpwstr>OIB</vt:lpwstr>
  </property>
  <property fmtid="{D5CDD505-2E9C-101B-9397-08002B2CF9AE}" pid="25" name="Funktion">
    <vt:lpwstr>Informatiker</vt:lpwstr>
  </property>
  <property fmtid="{D5CDD505-2E9C-101B-9397-08002B2CF9AE}" pid="26" name="TeleDirekt">
    <vt:lpwstr>01 255 58 85</vt:lpwstr>
  </property>
  <property fmtid="{D5CDD505-2E9C-101B-9397-08002B2CF9AE}" pid="27" name="Suchernummer">
    <vt:lpwstr/>
  </property>
  <property fmtid="{D5CDD505-2E9C-101B-9397-08002B2CF9AE}" pid="28" name="TeleSekretariat">
    <vt:lpwstr>01 255 20 98</vt:lpwstr>
  </property>
  <property fmtid="{D5CDD505-2E9C-101B-9397-08002B2CF9AE}" pid="29" name="Natel">
    <vt:lpwstr/>
  </property>
  <property fmtid="{D5CDD505-2E9C-101B-9397-08002B2CF9AE}" pid="30" name="Telefax">
    <vt:lpwstr>01 255 42 49</vt:lpwstr>
  </property>
  <property fmtid="{D5CDD505-2E9C-101B-9397-08002B2CF9AE}" pid="31" name="Email">
    <vt:lpwstr>toni.muster@oek.usz.ch</vt:lpwstr>
  </property>
  <property fmtid="{D5CDD505-2E9C-101B-9397-08002B2CF9AE}" pid="32" name="IntPostAdresse">
    <vt:lpwstr>A SHM26</vt:lpwstr>
  </property>
  <property fmtid="{D5CDD505-2E9C-101B-9397-08002B2CF9AE}" pid="33" name="AbsText1">
    <vt:lpwstr>Direktwahl</vt:lpwstr>
  </property>
  <property fmtid="{D5CDD505-2E9C-101B-9397-08002B2CF9AE}" pid="34" name="AbsText11">
    <vt:lpwstr>01 255 58 85</vt:lpwstr>
  </property>
  <property fmtid="{D5CDD505-2E9C-101B-9397-08002B2CF9AE}" pid="35" name="AbsText2">
    <vt:lpwstr>Sekretariat</vt:lpwstr>
  </property>
  <property fmtid="{D5CDD505-2E9C-101B-9397-08002B2CF9AE}" pid="36" name="AbsText22">
    <vt:lpwstr>01 255 20 98</vt:lpwstr>
  </property>
  <property fmtid="{D5CDD505-2E9C-101B-9397-08002B2CF9AE}" pid="37" name="AbsText3">
    <vt:lpwstr>Fax</vt:lpwstr>
  </property>
  <property fmtid="{D5CDD505-2E9C-101B-9397-08002B2CF9AE}" pid="38" name="AbsText33">
    <vt:lpwstr>01 255 42 49</vt:lpwstr>
  </property>
  <property fmtid="{D5CDD505-2E9C-101B-9397-08002B2CF9AE}" pid="39" name="AbsText4">
    <vt:lpwstr>toni.muster@oek.usz.ch</vt:lpwstr>
  </property>
  <property fmtid="{D5CDD505-2E9C-101B-9397-08002B2CF9AE}" pid="40" name="AbsText44">
    <vt:lpwstr/>
  </property>
  <property fmtid="{D5CDD505-2E9C-101B-9397-08002B2CF9AE}" pid="41" name="AbsText5">
    <vt:lpwstr>www.usz.ch</vt:lpwstr>
  </property>
  <property fmtid="{D5CDD505-2E9C-101B-9397-08002B2CF9AE}" pid="42" name="AbsText55">
    <vt:lpwstr/>
  </property>
  <property fmtid="{D5CDD505-2E9C-101B-9397-08002B2CF9AE}" pid="43" name="AbsText6">
    <vt:lpwstr>www.oek.usz.ch</vt:lpwstr>
  </property>
  <property fmtid="{D5CDD505-2E9C-101B-9397-08002B2CF9AE}" pid="44" name="AbsText66">
    <vt:lpwstr/>
  </property>
  <property fmtid="{D5CDD505-2E9C-101B-9397-08002B2CF9AE}" pid="45" name="AbsText7">
    <vt:lpwstr/>
  </property>
  <property fmtid="{D5CDD505-2E9C-101B-9397-08002B2CF9AE}" pid="46" name="AbsText77">
    <vt:lpwstr/>
  </property>
  <property fmtid="{D5CDD505-2E9C-101B-9397-08002B2CF9AE}" pid="47" name="AbtBer">
    <vt:lpwstr>Informatik</vt:lpwstr>
  </property>
  <property fmtid="{D5CDD505-2E9C-101B-9397-08002B2CF9AE}" pid="48" name="Unterschrift">
    <vt:lpwstr> </vt:lpwstr>
  </property>
  <property fmtid="{D5CDD505-2E9C-101B-9397-08002B2CF9AE}" pid="49" name="GlobalProfile">
    <vt:lpwstr>o:\99 vorlagen\system\oekuser.ini</vt:lpwstr>
  </property>
  <property fmtid="{D5CDD505-2E9C-101B-9397-08002B2CF9AE}" pid="50" name="GlobalProfile1">
    <vt:lpwstr>o:\99 vorlagen\system\oekuser1.ini</vt:lpwstr>
  </property>
  <property fmtid="{D5CDD505-2E9C-101B-9397-08002B2CF9AE}" pid="51" name="Steuercode">
    <vt:lpwstr>1100000000</vt:lpwstr>
  </property>
  <property fmtid="{D5CDD505-2E9C-101B-9397-08002B2CF9AE}" pid="52" name="BerufBez">
    <vt:lpwstr>Berufsbezeichnung</vt:lpwstr>
  </property>
</Properties>
</file>